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062D4" w14:textId="77777777" w:rsidR="008D0133" w:rsidRDefault="00981BD1" w:rsidP="00B8060B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0FA4D4" wp14:editId="3A334477">
                <wp:simplePos x="0" y="0"/>
                <wp:positionH relativeFrom="column">
                  <wp:posOffset>991994</wp:posOffset>
                </wp:positionH>
                <wp:positionV relativeFrom="paragraph">
                  <wp:posOffset>-61270</wp:posOffset>
                </wp:positionV>
                <wp:extent cx="5429250" cy="126428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429250" cy="1264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EFBF22" w14:textId="77777777" w:rsidR="00981BD1" w:rsidRDefault="00B63AC2" w:rsidP="009052D8">
                            <w:pPr>
                              <w:jc w:val="center"/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N</w:t>
                            </w:r>
                            <w:r w:rsidR="00981BD1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ortheastern Province</w:t>
                            </w:r>
                            <w:r w:rsidR="00DB5100" w:rsidRPr="00DB5100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14:paraId="168477CF" w14:textId="77777777" w:rsidR="00981BD1" w:rsidRDefault="00DB5100" w:rsidP="009052D8">
                            <w:pPr>
                              <w:jc w:val="center"/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</w:pPr>
                            <w:r w:rsidRPr="00DB5100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 xml:space="preserve">HIGH SCHOOL </w:t>
                            </w:r>
                          </w:p>
                          <w:p w14:paraId="72F50EB9" w14:textId="71163065" w:rsidR="009052D8" w:rsidRPr="00DB5100" w:rsidRDefault="009052D8" w:rsidP="009052D8">
                            <w:pPr>
                              <w:jc w:val="center"/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</w:pPr>
                            <w:r w:rsidRPr="00DB5100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Student of the Year Pageant Application</w:t>
                            </w:r>
                            <w:r w:rsidR="00E100EF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 xml:space="preserve"> 20</w:t>
                            </w:r>
                            <w:r w:rsidR="009A1BE9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2</w:t>
                            </w:r>
                            <w:r w:rsidR="001E499A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0FA4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8.1pt;margin-top:-4.8pt;width:427.5pt;height:99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" filled="f" stroked="f">
                <v:path arrowok="t"/>
                <v:textbox style="mso-fit-shape-to-text:t">
                  <w:txbxContent>
                    <w:p w14:paraId="66EFBF22" w14:textId="77777777" w:rsidR="00981BD1" w:rsidRDefault="00B63AC2" w:rsidP="009052D8">
                      <w:pPr>
                        <w:jc w:val="center"/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N</w:t>
                      </w:r>
                      <w:r w:rsidR="00981BD1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ortheastern Province</w:t>
                      </w:r>
                      <w:r w:rsidR="00DB5100" w:rsidRPr="00DB5100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 xml:space="preserve"> </w:t>
                      </w:r>
                    </w:p>
                    <w:p w14:paraId="168477CF" w14:textId="77777777" w:rsidR="00981BD1" w:rsidRDefault="00DB5100" w:rsidP="009052D8">
                      <w:pPr>
                        <w:jc w:val="center"/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</w:pPr>
                      <w:r w:rsidRPr="00DB5100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 xml:space="preserve">HIGH SCHOOL </w:t>
                      </w:r>
                    </w:p>
                    <w:p w14:paraId="72F50EB9" w14:textId="71163065" w:rsidR="009052D8" w:rsidRPr="00DB5100" w:rsidRDefault="009052D8" w:rsidP="009052D8">
                      <w:pPr>
                        <w:jc w:val="center"/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</w:pPr>
                      <w:r w:rsidRPr="00DB5100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Student of the Year Pageant Application</w:t>
                      </w:r>
                      <w:r w:rsidR="00E100EF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 xml:space="preserve"> 20</w:t>
                      </w:r>
                      <w:r w:rsidR="009A1BE9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2</w:t>
                      </w:r>
                      <w:r w:rsidR="001E499A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DB5100">
        <w:rPr>
          <w:noProof/>
        </w:rPr>
        <w:drawing>
          <wp:inline distT="0" distB="0" distL="0" distR="0" wp14:anchorId="5BD64EFD" wp14:editId="47A11DDF">
            <wp:extent cx="1228725" cy="1238250"/>
            <wp:effectExtent l="0" t="0" r="0" b="0"/>
            <wp:docPr id="2" name="Picture 20" descr="C:\Users\LODGE\Desktop\CO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ODGE\Desktop\CO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prstShdw prst="shdw13" dist="53882" dir="13500000">
                        <a:srgbClr val="808080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inline>
        </w:drawing>
      </w:r>
      <w:r w:rsidR="00A26AD2" w:rsidRPr="009827F8">
        <w:rPr>
          <w:rFonts w:ascii="Copperplate Gothic Light" w:hAnsi="Copperplate Gothic Light"/>
        </w:rPr>
        <w:t xml:space="preserve">    </w:t>
      </w:r>
    </w:p>
    <w:p w14:paraId="48AC0920" w14:textId="5EA3AC19" w:rsidR="009E39DE" w:rsidRPr="00C376C2" w:rsidRDefault="009E39DE" w:rsidP="009E39DE">
      <w:pPr>
        <w:jc w:val="both"/>
        <w:rPr>
          <w:b/>
          <w:sz w:val="20"/>
          <w:szCs w:val="20"/>
        </w:rPr>
      </w:pPr>
      <w:r w:rsidRPr="00356BD0">
        <w:rPr>
          <w:rFonts w:ascii="Century Schoolbook" w:hAnsi="Century Schoolbook"/>
          <w:b/>
          <w:bCs/>
          <w:i/>
          <w:sz w:val="20"/>
          <w:szCs w:val="20"/>
          <w:u w:val="single"/>
        </w:rPr>
        <w:t xml:space="preserve">THE </w:t>
      </w:r>
      <w:r w:rsidR="00E100EF">
        <w:rPr>
          <w:rFonts w:ascii="Century Schoolbook" w:hAnsi="Century Schoolbook"/>
          <w:b/>
          <w:bCs/>
          <w:i/>
          <w:sz w:val="20"/>
          <w:szCs w:val="20"/>
          <w:u w:val="single"/>
        </w:rPr>
        <w:t>20</w:t>
      </w:r>
      <w:r w:rsidR="009A1BE9">
        <w:rPr>
          <w:rFonts w:ascii="Century Schoolbook" w:hAnsi="Century Schoolbook"/>
          <w:b/>
          <w:bCs/>
          <w:i/>
          <w:sz w:val="20"/>
          <w:szCs w:val="20"/>
          <w:u w:val="single"/>
        </w:rPr>
        <w:t>2</w:t>
      </w:r>
      <w:r w:rsidR="001E499A">
        <w:rPr>
          <w:rFonts w:ascii="Century Schoolbook" w:hAnsi="Century Schoolbook"/>
          <w:b/>
          <w:bCs/>
          <w:i/>
          <w:sz w:val="20"/>
          <w:szCs w:val="20"/>
          <w:u w:val="single"/>
        </w:rPr>
        <w:t>4</w:t>
      </w:r>
      <w:r w:rsidR="00B63AC2">
        <w:rPr>
          <w:rFonts w:ascii="Century Schoolbook" w:hAnsi="Century Schoolbook"/>
          <w:b/>
          <w:bCs/>
          <w:i/>
          <w:sz w:val="20"/>
          <w:szCs w:val="20"/>
          <w:u w:val="single"/>
        </w:rPr>
        <w:t xml:space="preserve"> </w:t>
      </w:r>
      <w:r>
        <w:rPr>
          <w:rFonts w:ascii="Century Schoolbook" w:hAnsi="Century Schoolbook"/>
          <w:b/>
          <w:bCs/>
          <w:i/>
          <w:sz w:val="20"/>
          <w:szCs w:val="20"/>
          <w:u w:val="single"/>
        </w:rPr>
        <w:t>KAPPA ALPHA PSI FRATERNITY, INC. “</w:t>
      </w:r>
      <w:r w:rsidR="00B63AC2">
        <w:rPr>
          <w:rFonts w:ascii="Century Schoolbook" w:hAnsi="Century Schoolbook"/>
          <w:b/>
          <w:bCs/>
          <w:i/>
          <w:sz w:val="20"/>
          <w:szCs w:val="20"/>
          <w:u w:val="single"/>
        </w:rPr>
        <w:t xml:space="preserve">NATIONAL </w:t>
      </w:r>
      <w:r w:rsidR="00AA1F0C">
        <w:rPr>
          <w:rFonts w:ascii="Century Schoolbook" w:hAnsi="Century Schoolbook"/>
          <w:b/>
          <w:bCs/>
          <w:i/>
          <w:sz w:val="20"/>
          <w:szCs w:val="20"/>
          <w:u w:val="single"/>
        </w:rPr>
        <w:t xml:space="preserve">HIGH SCHOOL </w:t>
      </w:r>
      <w:r>
        <w:rPr>
          <w:rFonts w:ascii="Century Schoolbook" w:hAnsi="Century Schoolbook"/>
          <w:b/>
          <w:bCs/>
          <w:i/>
          <w:sz w:val="20"/>
          <w:szCs w:val="20"/>
          <w:u w:val="single"/>
        </w:rPr>
        <w:t>STUDENT OF THE YEAR” PAGEANT</w:t>
      </w:r>
      <w:r w:rsidRPr="00356BD0">
        <w:rPr>
          <w:rFonts w:ascii="Century Schoolbook" w:hAnsi="Century Schoolbook"/>
          <w:sz w:val="20"/>
          <w:szCs w:val="20"/>
        </w:rPr>
        <w:t xml:space="preserve"> </w:t>
      </w:r>
      <w:r w:rsidR="00DB5100">
        <w:rPr>
          <w:rFonts w:ascii="Century Schoolbook" w:hAnsi="Century Schoolbook"/>
          <w:sz w:val="20"/>
          <w:szCs w:val="20"/>
        </w:rPr>
        <w:t>wi</w:t>
      </w:r>
      <w:r w:rsidR="00F42ADE">
        <w:rPr>
          <w:rFonts w:ascii="Century Schoolbook" w:hAnsi="Century Schoolbook"/>
          <w:sz w:val="20"/>
          <w:szCs w:val="20"/>
        </w:rPr>
        <w:t xml:space="preserve">ll be held </w:t>
      </w:r>
      <w:r w:rsidR="00B63AC2">
        <w:rPr>
          <w:rFonts w:ascii="Century Schoolbook" w:hAnsi="Century Schoolbook"/>
          <w:sz w:val="20"/>
          <w:szCs w:val="20"/>
        </w:rPr>
        <w:t>at the Student of the Year Meetin</w:t>
      </w:r>
      <w:r w:rsidR="00E100EF">
        <w:rPr>
          <w:rFonts w:ascii="Century Schoolbook" w:hAnsi="Century Schoolbook"/>
          <w:sz w:val="20"/>
          <w:szCs w:val="20"/>
        </w:rPr>
        <w:t xml:space="preserve">g at the </w:t>
      </w:r>
      <w:r w:rsidR="00981BD1">
        <w:rPr>
          <w:rFonts w:ascii="Century Schoolbook" w:hAnsi="Century Schoolbook"/>
          <w:sz w:val="20"/>
          <w:szCs w:val="20"/>
        </w:rPr>
        <w:t>9</w:t>
      </w:r>
      <w:r w:rsidR="001E499A">
        <w:rPr>
          <w:rFonts w:ascii="Century Schoolbook" w:hAnsi="Century Schoolbook"/>
          <w:sz w:val="20"/>
          <w:szCs w:val="20"/>
        </w:rPr>
        <w:t>4</w:t>
      </w:r>
      <w:r w:rsidR="001E499A" w:rsidRPr="001E499A">
        <w:rPr>
          <w:rFonts w:ascii="Century Schoolbook" w:hAnsi="Century Schoolbook"/>
          <w:sz w:val="20"/>
          <w:szCs w:val="20"/>
          <w:vertAlign w:val="superscript"/>
        </w:rPr>
        <w:t>th</w:t>
      </w:r>
      <w:r w:rsidR="00981BD1">
        <w:rPr>
          <w:rFonts w:ascii="Century Schoolbook" w:hAnsi="Century Schoolbook"/>
          <w:sz w:val="20"/>
          <w:szCs w:val="20"/>
        </w:rPr>
        <w:t xml:space="preserve"> Northeastern Province Council</w:t>
      </w:r>
      <w:r w:rsidR="00AA1F0C">
        <w:rPr>
          <w:rFonts w:ascii="Century Schoolbook" w:hAnsi="Century Schoolbook"/>
          <w:sz w:val="20"/>
          <w:szCs w:val="20"/>
        </w:rPr>
        <w:t xml:space="preserve">. </w:t>
      </w:r>
      <w:r w:rsidR="00AA1F0C" w:rsidRPr="00C376C2">
        <w:rPr>
          <w:rFonts w:ascii="Century Schoolbook" w:hAnsi="Century Schoolbook"/>
          <w:b/>
          <w:sz w:val="20"/>
          <w:szCs w:val="20"/>
        </w:rPr>
        <w:t xml:space="preserve">The </w:t>
      </w:r>
      <w:r w:rsidR="00B63AC2">
        <w:rPr>
          <w:rFonts w:ascii="Century Schoolbook" w:hAnsi="Century Schoolbook"/>
          <w:b/>
          <w:sz w:val="20"/>
          <w:szCs w:val="20"/>
        </w:rPr>
        <w:t xml:space="preserve">deadline for submission is </w:t>
      </w:r>
      <w:r w:rsidR="001E499A">
        <w:rPr>
          <w:rFonts w:ascii="Century Schoolbook" w:hAnsi="Century Schoolbook"/>
          <w:b/>
          <w:sz w:val="20"/>
          <w:szCs w:val="20"/>
        </w:rPr>
        <w:t>February 24</w:t>
      </w:r>
      <w:r w:rsidR="00E100EF">
        <w:rPr>
          <w:rFonts w:ascii="Century Schoolbook" w:hAnsi="Century Schoolbook"/>
          <w:b/>
          <w:sz w:val="20"/>
          <w:szCs w:val="20"/>
        </w:rPr>
        <w:t>, 20</w:t>
      </w:r>
      <w:r w:rsidR="009A1BE9">
        <w:rPr>
          <w:rFonts w:ascii="Century Schoolbook" w:hAnsi="Century Schoolbook"/>
          <w:b/>
          <w:sz w:val="20"/>
          <w:szCs w:val="20"/>
        </w:rPr>
        <w:t>2</w:t>
      </w:r>
      <w:r w:rsidR="001E499A">
        <w:rPr>
          <w:rFonts w:ascii="Century Schoolbook" w:hAnsi="Century Schoolbook"/>
          <w:b/>
          <w:sz w:val="20"/>
          <w:szCs w:val="20"/>
        </w:rPr>
        <w:t>4</w:t>
      </w:r>
      <w:r w:rsidR="00AA1F0C" w:rsidRPr="00C376C2">
        <w:rPr>
          <w:rFonts w:ascii="Century Schoolbook" w:hAnsi="Century Schoolbook"/>
          <w:b/>
          <w:sz w:val="20"/>
          <w:szCs w:val="20"/>
        </w:rPr>
        <w:t>.</w:t>
      </w:r>
    </w:p>
    <w:p w14:paraId="0AE6ED9D" w14:textId="77777777" w:rsidR="00197FE3" w:rsidRPr="00356BD0" w:rsidRDefault="00197FE3">
      <w:pPr>
        <w:rPr>
          <w:rFonts w:ascii="Century Schoolbook" w:hAnsi="Century Schoolbook"/>
        </w:rPr>
      </w:pPr>
    </w:p>
    <w:tbl>
      <w:tblPr>
        <w:tblW w:w="936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240"/>
        <w:gridCol w:w="6120"/>
      </w:tblGrid>
      <w:tr w:rsidR="008D0133" w:rsidRPr="00356BD0" w14:paraId="3992DEB7" w14:textId="77777777" w:rsidTr="009827F8">
        <w:trPr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58366378" w14:textId="77777777" w:rsidR="008D0133" w:rsidRPr="00356BD0" w:rsidRDefault="009827F8">
            <w:pPr>
              <w:pStyle w:val="Heading2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  <w:color w:val="632423" w:themeColor="accent2" w:themeShade="80"/>
              </w:rPr>
              <w:t>PERSONAL INFORMATION</w:t>
            </w:r>
          </w:p>
        </w:tc>
      </w:tr>
      <w:tr w:rsidR="008D0133" w:rsidRPr="00356BD0" w14:paraId="37F2F059" w14:textId="77777777" w:rsidTr="00B8060B">
        <w:trPr>
          <w:trHeight w:hRule="exact" w:val="216"/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5276F071" w14:textId="77777777" w:rsidR="008D0133" w:rsidRPr="00356BD0" w:rsidRDefault="008D0133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8D0133" w:rsidRPr="00356BD0" w14:paraId="1C4E8104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DFB633D" w14:textId="77777777" w:rsidR="008D0133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Full Name of Nominee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01B245B" w14:textId="77777777" w:rsidR="008D0133" w:rsidRPr="00356BD0" w:rsidRDefault="008D0133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F01FDA" w:rsidRPr="00356BD0" w14:paraId="3F49551B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AB834A6" w14:textId="77777777" w:rsidR="00F01FDA" w:rsidRPr="00356BD0" w:rsidRDefault="00F01FDA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Age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7C86EA3" w14:textId="77777777" w:rsidR="00F01FDA" w:rsidRPr="00356BD0" w:rsidRDefault="00F01FDA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8D0133" w:rsidRPr="00356BD0" w14:paraId="6788EE1C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B52CA3E" w14:textId="77777777" w:rsidR="008D0133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 xml:space="preserve">Mailing </w:t>
            </w:r>
            <w:r w:rsidR="008D0133" w:rsidRPr="00356BD0">
              <w:rPr>
                <w:rFonts w:ascii="Century Schoolbook" w:hAnsi="Century Schoolbook"/>
              </w:rPr>
              <w:t>Address</w:t>
            </w:r>
            <w:r w:rsidRPr="00356BD0">
              <w:rPr>
                <w:rFonts w:ascii="Century Schoolbook" w:hAnsi="Century Schoolbook"/>
              </w:rPr>
              <w:t xml:space="preserve"> (Street)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22599C5" w14:textId="77777777" w:rsidR="008D0133" w:rsidRPr="00356BD0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356BD0" w14:paraId="1778F09A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B239652" w14:textId="77777777" w:rsidR="008D0133" w:rsidRPr="00356BD0" w:rsidRDefault="008D0133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City</w:t>
            </w:r>
            <w:r w:rsidR="00A26AD2" w:rsidRPr="00356BD0">
              <w:rPr>
                <w:rFonts w:ascii="Century Schoolbook" w:hAnsi="Century Schoolbook"/>
              </w:rPr>
              <w:t>, State, Zip</w:t>
            </w:r>
            <w:r w:rsidRPr="00356BD0">
              <w:rPr>
                <w:rFonts w:ascii="Century Schoolbook" w:hAnsi="Century Schoolbook"/>
              </w:rPr>
              <w:t xml:space="preserve"> Code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F4A7BB6" w14:textId="77777777" w:rsidR="008D0133" w:rsidRPr="00356BD0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356BD0" w14:paraId="0600596E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5B3049D" w14:textId="77777777" w:rsidR="008D0133" w:rsidRPr="00356BD0" w:rsidRDefault="00197FE3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Phone Number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FC4A526" w14:textId="77777777" w:rsidR="008D0133" w:rsidRPr="00356BD0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356BD0" w14:paraId="3F745386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6739465" w14:textId="77777777" w:rsidR="008D0133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Alternate Phone</w:t>
            </w:r>
            <w:r w:rsidR="00197FE3" w:rsidRPr="00356BD0">
              <w:rPr>
                <w:rFonts w:ascii="Century Schoolbook" w:hAnsi="Century Schoolbook"/>
              </w:rPr>
              <w:t xml:space="preserve"> Number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B10D2D1" w14:textId="77777777" w:rsidR="008D0133" w:rsidRPr="00356BD0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356BD0" w14:paraId="6CC57BC3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CB50CF9" w14:textId="77777777" w:rsidR="008D0133" w:rsidRPr="00356BD0" w:rsidRDefault="008D0133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E-</w:t>
            </w:r>
            <w:r w:rsidR="00A26AD2" w:rsidRPr="00356BD0">
              <w:rPr>
                <w:rFonts w:ascii="Century Schoolbook" w:hAnsi="Century Schoolbook"/>
              </w:rPr>
              <w:t xml:space="preserve">mail </w:t>
            </w:r>
            <w:r w:rsidRPr="00356BD0">
              <w:rPr>
                <w:rFonts w:ascii="Century Schoolbook" w:hAnsi="Century Schoolbook"/>
              </w:rPr>
              <w:t>Address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8BFAFBA" w14:textId="77777777" w:rsidR="008D0133" w:rsidRPr="00356BD0" w:rsidRDefault="008D0133">
            <w:pPr>
              <w:rPr>
                <w:rFonts w:ascii="Century Schoolbook" w:hAnsi="Century Schoolbook"/>
              </w:rPr>
            </w:pPr>
          </w:p>
        </w:tc>
      </w:tr>
      <w:tr w:rsidR="00670BC1" w:rsidRPr="00356BD0" w14:paraId="376F3A97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F29D828" w14:textId="77777777" w:rsidR="00670BC1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Grade Point Average (4.0 scale)</w:t>
            </w:r>
          </w:p>
          <w:p w14:paraId="33565B29" w14:textId="77777777" w:rsidR="00A26AD2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  <w:i/>
              </w:rPr>
            </w:pPr>
            <w:r w:rsidRPr="00356BD0">
              <w:rPr>
                <w:rFonts w:ascii="Century Schoolbook" w:hAnsi="Century Schoolbook"/>
                <w:i/>
              </w:rPr>
              <w:t>Include Official Transcript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2F40BA3" w14:textId="77777777" w:rsidR="00670BC1" w:rsidRPr="00356BD0" w:rsidRDefault="00670BC1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47029ADA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41278C8B" w14:textId="77777777" w:rsidR="00A26AD2" w:rsidRPr="00356BD0" w:rsidRDefault="00A26AD2" w:rsidP="00EA0423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Current School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5479A99" w14:textId="77777777" w:rsidR="00A26AD2" w:rsidRPr="00356BD0" w:rsidRDefault="00A26AD2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7C7B67FA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49FB6AAC" w14:textId="77777777" w:rsidR="00A26AD2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School Location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4D381B48" w14:textId="77777777" w:rsidR="00A26AD2" w:rsidRPr="00356BD0" w:rsidRDefault="00A26AD2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0DCB84A6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550E552" w14:textId="77777777" w:rsidR="00A26AD2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Classification</w:t>
            </w: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B7A4C3D" w14:textId="77777777" w:rsidR="00A26AD2" w:rsidRPr="00356BD0" w:rsidRDefault="00A26AD2">
            <w:pPr>
              <w:rPr>
                <w:rFonts w:ascii="Century Schoolbook" w:hAnsi="Century Schoolbook"/>
              </w:rPr>
            </w:pPr>
          </w:p>
        </w:tc>
      </w:tr>
      <w:tr w:rsidR="00AA1F0C" w:rsidRPr="00356BD0" w14:paraId="6D81F3CF" w14:textId="77777777" w:rsidTr="00EA0423">
        <w:trPr>
          <w:jc w:val="center"/>
        </w:trPr>
        <w:tc>
          <w:tcPr>
            <w:tcW w:w="324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3AC8887" w14:textId="77777777" w:rsidR="00AA1F0C" w:rsidRPr="00EA0423" w:rsidRDefault="00AA1F0C" w:rsidP="00BD62D6">
            <w:pPr>
              <w:pStyle w:val="Body"/>
              <w:jc w:val="right"/>
              <w:rPr>
                <w:rFonts w:ascii="Century Schoolbook" w:hAnsi="Century Schoolbook"/>
                <w:i/>
              </w:rPr>
            </w:pPr>
          </w:p>
        </w:tc>
        <w:tc>
          <w:tcPr>
            <w:tcW w:w="612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CFE940A" w14:textId="77777777" w:rsidR="00AA1F0C" w:rsidRPr="00356BD0" w:rsidRDefault="00AA1F0C">
            <w:pPr>
              <w:rPr>
                <w:rFonts w:ascii="Century Schoolbook" w:hAnsi="Century Schoolbook"/>
              </w:rPr>
            </w:pPr>
          </w:p>
        </w:tc>
      </w:tr>
    </w:tbl>
    <w:p w14:paraId="2D734489" w14:textId="77777777" w:rsidR="008D0133" w:rsidRPr="00356BD0" w:rsidRDefault="008D0133">
      <w:pPr>
        <w:pStyle w:val="Heading2"/>
        <w:rPr>
          <w:rFonts w:ascii="Century Schoolbook" w:hAnsi="Century Schoolbook"/>
          <w:color w:val="632423" w:themeColor="accent2" w:themeShade="80"/>
        </w:rPr>
      </w:pPr>
    </w:p>
    <w:tbl>
      <w:tblPr>
        <w:tblW w:w="936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060"/>
        <w:gridCol w:w="6300"/>
      </w:tblGrid>
      <w:tr w:rsidR="009827F8" w:rsidRPr="00356BD0" w14:paraId="6DC0E5F7" w14:textId="77777777" w:rsidTr="009827F8">
        <w:trPr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3A190AD2" w14:textId="77777777" w:rsidR="00670BC1" w:rsidRPr="00EA0423" w:rsidRDefault="009827F8" w:rsidP="00900955">
            <w:pPr>
              <w:pStyle w:val="Heading2"/>
              <w:rPr>
                <w:rFonts w:ascii="Century Schoolbook" w:hAnsi="Century Schoolbook"/>
                <w:i/>
                <w:color w:val="632423" w:themeColor="accent2" w:themeShade="80"/>
              </w:rPr>
            </w:pPr>
            <w:r w:rsidRPr="00356BD0">
              <w:rPr>
                <w:rFonts w:ascii="Century Schoolbook" w:hAnsi="Century Schoolbook"/>
                <w:color w:val="632423" w:themeColor="accent2" w:themeShade="80"/>
              </w:rPr>
              <w:t>GUIDE RIGHT PROGRAM INFORMATION</w:t>
            </w:r>
          </w:p>
        </w:tc>
      </w:tr>
      <w:tr w:rsidR="00670BC1" w:rsidRPr="00356BD0" w14:paraId="56336A86" w14:textId="77777777" w:rsidTr="00900955">
        <w:trPr>
          <w:trHeight w:hRule="exact" w:val="216"/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1C43201B" w14:textId="77777777" w:rsidR="00670BC1" w:rsidRPr="00356BD0" w:rsidRDefault="00670BC1" w:rsidP="00900955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670BC1" w:rsidRPr="00356BD0" w14:paraId="0B811E72" w14:textId="77777777" w:rsidTr="00670BC1">
        <w:trPr>
          <w:jc w:val="center"/>
        </w:trPr>
        <w:tc>
          <w:tcPr>
            <w:tcW w:w="306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D8A71CC" w14:textId="77777777" w:rsidR="00670BC1" w:rsidRPr="00356BD0" w:rsidRDefault="00670BC1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Guide Right Chapter/Club</w:t>
            </w:r>
          </w:p>
        </w:tc>
        <w:tc>
          <w:tcPr>
            <w:tcW w:w="6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33C4DCB" w14:textId="77777777" w:rsidR="00670BC1" w:rsidRPr="00356BD0" w:rsidRDefault="00670BC1" w:rsidP="00900955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670BC1" w:rsidRPr="00356BD0" w14:paraId="1F583D8C" w14:textId="77777777" w:rsidTr="00670BC1">
        <w:trPr>
          <w:jc w:val="center"/>
        </w:trPr>
        <w:tc>
          <w:tcPr>
            <w:tcW w:w="306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379A9A4" w14:textId="77777777" w:rsidR="00670BC1" w:rsidRPr="00356BD0" w:rsidRDefault="00670BC1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Guide Right Advisor</w:t>
            </w:r>
            <w:r w:rsidR="00E100EF">
              <w:rPr>
                <w:rFonts w:ascii="Century Schoolbook" w:hAnsi="Century Schoolbook"/>
              </w:rPr>
              <w:t xml:space="preserve"> (Name, mobile number &amp; email)</w:t>
            </w:r>
          </w:p>
        </w:tc>
        <w:tc>
          <w:tcPr>
            <w:tcW w:w="6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D6DFB8E" w14:textId="77777777" w:rsidR="00670BC1" w:rsidRPr="00356BD0" w:rsidRDefault="00670BC1" w:rsidP="00900955">
            <w:pPr>
              <w:rPr>
                <w:rFonts w:ascii="Century Schoolbook" w:hAnsi="Century Schoolbook"/>
              </w:rPr>
            </w:pPr>
          </w:p>
        </w:tc>
      </w:tr>
      <w:tr w:rsidR="00670BC1" w:rsidRPr="00356BD0" w14:paraId="187402A2" w14:textId="77777777" w:rsidTr="00670BC1">
        <w:trPr>
          <w:jc w:val="center"/>
        </w:trPr>
        <w:tc>
          <w:tcPr>
            <w:tcW w:w="306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73DD7DD" w14:textId="77777777" w:rsidR="00670BC1" w:rsidRPr="00356BD0" w:rsidRDefault="00670BC1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Name of Sponsoring Chapter</w:t>
            </w:r>
          </w:p>
        </w:tc>
        <w:tc>
          <w:tcPr>
            <w:tcW w:w="6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A8EEF02" w14:textId="77777777" w:rsidR="00670BC1" w:rsidRPr="00356BD0" w:rsidRDefault="00670BC1" w:rsidP="00900955">
            <w:pPr>
              <w:rPr>
                <w:rFonts w:ascii="Century Schoolbook" w:hAnsi="Century Schoolbook"/>
              </w:rPr>
            </w:pPr>
          </w:p>
        </w:tc>
      </w:tr>
      <w:tr w:rsidR="00AA1F0C" w:rsidRPr="00356BD0" w14:paraId="78FF4BF7" w14:textId="77777777" w:rsidTr="00670BC1">
        <w:trPr>
          <w:jc w:val="center"/>
        </w:trPr>
        <w:tc>
          <w:tcPr>
            <w:tcW w:w="306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595D1B3" w14:textId="77777777" w:rsidR="00AA1F0C" w:rsidRPr="00356BD0" w:rsidRDefault="00E23C6D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Province</w:t>
            </w:r>
          </w:p>
        </w:tc>
        <w:tc>
          <w:tcPr>
            <w:tcW w:w="6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4F9A997E" w14:textId="77777777" w:rsidR="00AA1F0C" w:rsidRPr="00356BD0" w:rsidRDefault="00AA1F0C" w:rsidP="00900955">
            <w:pPr>
              <w:rPr>
                <w:rFonts w:ascii="Century Schoolbook" w:hAnsi="Century Schoolbook"/>
              </w:rPr>
            </w:pPr>
          </w:p>
        </w:tc>
      </w:tr>
    </w:tbl>
    <w:p w14:paraId="751230B9" w14:textId="77777777" w:rsidR="00EA0423" w:rsidRDefault="00EA0423" w:rsidP="00670BC1">
      <w:pPr>
        <w:rPr>
          <w:rFonts w:ascii="Century Schoolbook" w:hAnsi="Century Schoolbook"/>
        </w:rPr>
      </w:pPr>
    </w:p>
    <w:p w14:paraId="55E41BEC" w14:textId="77777777" w:rsidR="00EA0423" w:rsidRDefault="00EA0423" w:rsidP="00670BC1">
      <w:pPr>
        <w:rPr>
          <w:rFonts w:ascii="Century Schoolbook" w:hAnsi="Century Schoolbook"/>
        </w:rPr>
      </w:pPr>
    </w:p>
    <w:p w14:paraId="2B100A2C" w14:textId="77777777" w:rsidR="00C376C2" w:rsidRDefault="00C376C2" w:rsidP="00670BC1">
      <w:pPr>
        <w:rPr>
          <w:rFonts w:ascii="Century Schoolbook" w:hAnsi="Century Schoolbook"/>
        </w:rPr>
      </w:pPr>
    </w:p>
    <w:p w14:paraId="216300DE" w14:textId="77777777" w:rsidR="00C376C2" w:rsidRDefault="00C376C2" w:rsidP="00670BC1">
      <w:pPr>
        <w:rPr>
          <w:rFonts w:ascii="Century Schoolbook" w:hAnsi="Century Schoolbook"/>
        </w:rPr>
      </w:pPr>
    </w:p>
    <w:p w14:paraId="6E25180B" w14:textId="77777777" w:rsidR="00C376C2" w:rsidRDefault="00C376C2" w:rsidP="00670BC1">
      <w:pPr>
        <w:rPr>
          <w:rFonts w:ascii="Century Schoolbook" w:hAnsi="Century Schoolbook"/>
        </w:rPr>
      </w:pPr>
    </w:p>
    <w:p w14:paraId="20183E35" w14:textId="77777777" w:rsidR="00C376C2" w:rsidRDefault="00C376C2" w:rsidP="00670BC1">
      <w:pPr>
        <w:rPr>
          <w:rFonts w:ascii="Century Schoolbook" w:hAnsi="Century Schoolbook"/>
        </w:rPr>
      </w:pPr>
    </w:p>
    <w:p w14:paraId="5D17336B" w14:textId="77777777" w:rsidR="00C376C2" w:rsidRDefault="00C376C2" w:rsidP="00670BC1">
      <w:pPr>
        <w:rPr>
          <w:rFonts w:ascii="Century Schoolbook" w:hAnsi="Century Schoolbook"/>
        </w:rPr>
      </w:pPr>
    </w:p>
    <w:p w14:paraId="5E1C8A9A" w14:textId="77777777" w:rsidR="00C376C2" w:rsidRDefault="00C376C2" w:rsidP="00670BC1">
      <w:pPr>
        <w:rPr>
          <w:rFonts w:ascii="Century Schoolbook" w:hAnsi="Century Schoolbook"/>
        </w:rPr>
      </w:pPr>
    </w:p>
    <w:p w14:paraId="07FE2405" w14:textId="77777777" w:rsidR="00C376C2" w:rsidRPr="00356BD0" w:rsidRDefault="00C376C2" w:rsidP="00670BC1">
      <w:pPr>
        <w:rPr>
          <w:rFonts w:ascii="Century Schoolbook" w:hAnsi="Century Schoolbook"/>
        </w:rPr>
      </w:pPr>
    </w:p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300"/>
        <w:gridCol w:w="4468"/>
        <w:gridCol w:w="2808"/>
      </w:tblGrid>
      <w:tr w:rsidR="00F62921" w:rsidRPr="00356BD0" w14:paraId="3031052C" w14:textId="77777777" w:rsidTr="0025173C">
        <w:trPr>
          <w:jc w:val="center"/>
        </w:trPr>
        <w:tc>
          <w:tcPr>
            <w:tcW w:w="9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3BB880C6" w14:textId="77777777" w:rsidR="00F62921" w:rsidRPr="00356BD0" w:rsidRDefault="00DE4D3C" w:rsidP="00900955">
            <w:pPr>
              <w:pStyle w:val="Heading2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color w:val="632423" w:themeColor="accent2" w:themeShade="80"/>
              </w:rPr>
              <w:lastRenderedPageBreak/>
              <w:t>EXTRACIRRICULAR</w:t>
            </w:r>
            <w:r w:rsidR="00F62921" w:rsidRPr="00356BD0">
              <w:rPr>
                <w:rFonts w:ascii="Century Schoolbook" w:hAnsi="Century Schoolbook"/>
                <w:color w:val="632423" w:themeColor="accent2" w:themeShade="80"/>
              </w:rPr>
              <w:t xml:space="preserve"> </w:t>
            </w:r>
            <w:proofErr w:type="gramStart"/>
            <w:r w:rsidR="00F62921" w:rsidRPr="00356BD0">
              <w:rPr>
                <w:rFonts w:ascii="Century Schoolbook" w:hAnsi="Century Schoolbook"/>
                <w:color w:val="632423" w:themeColor="accent2" w:themeShade="80"/>
              </w:rPr>
              <w:t>ACTIVITIES</w:t>
            </w:r>
            <w:r w:rsidR="00F62921">
              <w:rPr>
                <w:rFonts w:ascii="Century Schoolbook" w:hAnsi="Century Schoolbook"/>
                <w:color w:val="632423" w:themeColor="accent2" w:themeShade="80"/>
              </w:rPr>
              <w:t xml:space="preserve"> </w:t>
            </w:r>
            <w:r w:rsidR="00C54544">
              <w:rPr>
                <w:rFonts w:ascii="Century Schoolbook" w:hAnsi="Century Schoolbook"/>
                <w:color w:val="632423" w:themeColor="accent2" w:themeShade="80"/>
                <w:sz w:val="20"/>
                <w:szCs w:val="20"/>
              </w:rPr>
              <w:t xml:space="preserve"> </w:t>
            </w:r>
            <w:r w:rsidR="00AE3A1C">
              <w:rPr>
                <w:rFonts w:ascii="Century Schoolbook" w:hAnsi="Century Schoolbook"/>
                <w:color w:val="632423" w:themeColor="accent2" w:themeShade="80"/>
                <w:sz w:val="20"/>
                <w:szCs w:val="20"/>
              </w:rPr>
              <w:t>(</w:t>
            </w:r>
            <w:proofErr w:type="gramEnd"/>
            <w:r w:rsidR="00AE3A1C">
              <w:rPr>
                <w:rFonts w:ascii="Century Schoolbook" w:hAnsi="Century Schoolbook"/>
                <w:color w:val="632423" w:themeColor="accent2" w:themeShade="80"/>
                <w:sz w:val="20"/>
                <w:szCs w:val="20"/>
              </w:rPr>
              <w:t xml:space="preserve">Include Guide Right Leadership positions) </w:t>
            </w:r>
            <w:r w:rsidR="00C54544">
              <w:rPr>
                <w:rFonts w:ascii="Century Schoolbook" w:hAnsi="Century Schoolbook"/>
                <w:color w:val="632423" w:themeColor="accent2" w:themeShade="80"/>
                <w:sz w:val="20"/>
                <w:szCs w:val="20"/>
              </w:rPr>
              <w:t>section 1</w:t>
            </w:r>
          </w:p>
        </w:tc>
      </w:tr>
      <w:tr w:rsidR="00A26AD2" w:rsidRPr="00356BD0" w14:paraId="76A0BED3" w14:textId="77777777" w:rsidTr="00F62921">
        <w:trPr>
          <w:trHeight w:hRule="exact" w:val="333"/>
          <w:jc w:val="center"/>
        </w:trPr>
        <w:tc>
          <w:tcPr>
            <w:tcW w:w="6768" w:type="dxa"/>
            <w:gridSpan w:val="2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63A02945" w14:textId="77777777" w:rsidR="00A26AD2" w:rsidRPr="00356BD0" w:rsidRDefault="00F62921" w:rsidP="00900955">
            <w:pPr>
              <w:pStyle w:val="Body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Attach additional page if needed.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B4C3AF"/>
              <w:right w:val="nil"/>
            </w:tcBorders>
          </w:tcPr>
          <w:p w14:paraId="125C366D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A26AD2" w:rsidRPr="00356BD0" w14:paraId="74067412" w14:textId="77777777" w:rsidTr="00C80882">
        <w:trPr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  <w:vAlign w:val="center"/>
          </w:tcPr>
          <w:p w14:paraId="0FC58C95" w14:textId="77777777" w:rsidR="00A26AD2" w:rsidRPr="00356BD0" w:rsidRDefault="007B3C3D" w:rsidP="007B3C3D">
            <w:pPr>
              <w:pStyle w:val="Body"/>
              <w:jc w:val="center"/>
              <w:rPr>
                <w:rFonts w:ascii="Century Schoolbook" w:hAnsi="Century Schoolbook"/>
                <w:color w:val="F2F2F2" w:themeColor="background1" w:themeShade="F2"/>
                <w:u w:val="single"/>
              </w:rPr>
            </w:pPr>
            <w:r w:rsidRPr="00356BD0">
              <w:rPr>
                <w:rFonts w:ascii="Century Schoolbook" w:hAnsi="Century Schoolbook"/>
                <w:color w:val="F2F2F2" w:themeColor="background1" w:themeShade="F2"/>
                <w:u w:val="single"/>
              </w:rPr>
              <w:t>Activity/Club</w:t>
            </w: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  <w:vAlign w:val="center"/>
          </w:tcPr>
          <w:p w14:paraId="28AEE135" w14:textId="77777777" w:rsidR="00A26AD2" w:rsidRPr="00356BD0" w:rsidRDefault="007B3C3D" w:rsidP="007B3C3D">
            <w:pPr>
              <w:pStyle w:val="Body"/>
              <w:jc w:val="center"/>
              <w:rPr>
                <w:rFonts w:ascii="Century Schoolbook" w:hAnsi="Century Schoolbook"/>
                <w:i/>
                <w:color w:val="F2F2F2" w:themeColor="background1" w:themeShade="F2"/>
              </w:rPr>
            </w:pPr>
            <w:r w:rsidRPr="00356BD0">
              <w:rPr>
                <w:rFonts w:ascii="Century Schoolbook" w:hAnsi="Century Schoolbook"/>
                <w:color w:val="F2F2F2" w:themeColor="background1" w:themeShade="F2"/>
              </w:rPr>
              <w:t>Description</w:t>
            </w:r>
            <w:r w:rsidR="00197FE3" w:rsidRPr="00356BD0">
              <w:rPr>
                <w:rFonts w:ascii="Century Schoolbook" w:hAnsi="Century Schoolbook"/>
                <w:color w:val="F2F2F2" w:themeColor="background1" w:themeShade="F2"/>
              </w:rPr>
              <w:t xml:space="preserve"> (</w:t>
            </w:r>
            <w:r w:rsidR="00197FE3" w:rsidRPr="00356BD0">
              <w:rPr>
                <w:rFonts w:ascii="Century Schoolbook" w:hAnsi="Century Schoolbook"/>
                <w:i/>
                <w:color w:val="F2F2F2" w:themeColor="background1" w:themeShade="F2"/>
              </w:rPr>
              <w:t>include dates)</w:t>
            </w: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</w:tcPr>
          <w:p w14:paraId="5802871E" w14:textId="77777777" w:rsidR="00A26AD2" w:rsidRPr="00356BD0" w:rsidRDefault="009A1BE9" w:rsidP="007B3C3D">
            <w:pPr>
              <w:pStyle w:val="Body"/>
              <w:jc w:val="center"/>
              <w:rPr>
                <w:rFonts w:ascii="Century Schoolbook" w:hAnsi="Century Schoolbook"/>
                <w:color w:val="F2F2F2" w:themeColor="background1" w:themeShade="F2"/>
              </w:rPr>
            </w:pPr>
            <w:r>
              <w:rPr>
                <w:rFonts w:ascii="Century Schoolbook" w:hAnsi="Century Schoolbook"/>
                <w:color w:val="F2F2F2" w:themeColor="background1" w:themeShade="F2"/>
              </w:rPr>
              <w:t xml:space="preserve">Executive </w:t>
            </w:r>
            <w:r w:rsidR="007B3C3D" w:rsidRPr="00356BD0">
              <w:rPr>
                <w:rFonts w:ascii="Century Schoolbook" w:hAnsi="Century Schoolbook"/>
                <w:color w:val="F2F2F2" w:themeColor="background1" w:themeShade="F2"/>
              </w:rPr>
              <w:t>Leadership Position(s) Held</w:t>
            </w:r>
          </w:p>
        </w:tc>
      </w:tr>
      <w:tr w:rsidR="00A26AD2" w:rsidRPr="00356BD0" w14:paraId="1EC42D71" w14:textId="77777777" w:rsidTr="007B3C3D">
        <w:trPr>
          <w:trHeight w:val="60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69FBF24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974916F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77FC227E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1C53F67F" w14:textId="77777777" w:rsidTr="00197FE3">
        <w:trPr>
          <w:trHeight w:val="620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71010A7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E5BD73E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545D5A09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5543CC2A" w14:textId="77777777" w:rsidTr="007B3C3D">
        <w:trPr>
          <w:trHeight w:val="69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C2416D7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F8D127D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120B4431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2709BC22" w14:textId="77777777" w:rsidTr="007B3C3D">
        <w:trPr>
          <w:trHeight w:val="638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4FC4239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C854BD0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20BA52DD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2E235D4E" w14:textId="77777777" w:rsidTr="007B3C3D">
        <w:trPr>
          <w:trHeight w:val="69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B8321A5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0AE80BF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318DF601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</w:tr>
    </w:tbl>
    <w:p w14:paraId="1DBF441E" w14:textId="77777777" w:rsidR="00A26AD2" w:rsidRPr="00356BD0" w:rsidRDefault="00A26AD2" w:rsidP="00670BC1">
      <w:pPr>
        <w:rPr>
          <w:rFonts w:ascii="Century Schoolbook" w:hAnsi="Century Schoolbook"/>
        </w:rPr>
      </w:pPr>
    </w:p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300"/>
        <w:gridCol w:w="4468"/>
        <w:gridCol w:w="2808"/>
      </w:tblGrid>
      <w:tr w:rsidR="00245AE0" w:rsidRPr="00356BD0" w14:paraId="77110AB8" w14:textId="77777777" w:rsidTr="009827F8">
        <w:trPr>
          <w:jc w:val="center"/>
        </w:trPr>
        <w:tc>
          <w:tcPr>
            <w:tcW w:w="6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4DA4F103" w14:textId="77777777" w:rsidR="00245AE0" w:rsidRPr="00356BD0" w:rsidRDefault="00245AE0" w:rsidP="009827F8">
            <w:pPr>
              <w:pStyle w:val="Heading2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 xml:space="preserve"> </w:t>
            </w:r>
            <w:r w:rsidR="009827F8" w:rsidRPr="00356BD0">
              <w:rPr>
                <w:rFonts w:ascii="Century Schoolbook" w:hAnsi="Century Schoolbook"/>
                <w:color w:val="632423" w:themeColor="accent2" w:themeShade="80"/>
              </w:rPr>
              <w:t>AWARDS/HONORS</w:t>
            </w:r>
            <w:r w:rsidR="00C54544">
              <w:rPr>
                <w:rFonts w:ascii="Century Schoolbook" w:hAnsi="Century Schoolbook"/>
                <w:color w:val="632423" w:themeColor="accent2" w:themeShade="80"/>
              </w:rPr>
              <w:t xml:space="preserve">   section 2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BBEF02F" w14:textId="77777777" w:rsidR="00245AE0" w:rsidRPr="00356BD0" w:rsidRDefault="00245AE0" w:rsidP="00900955">
            <w:pPr>
              <w:pStyle w:val="Heading2"/>
              <w:rPr>
                <w:rFonts w:ascii="Century Schoolbook" w:hAnsi="Century Schoolbook"/>
              </w:rPr>
            </w:pPr>
          </w:p>
        </w:tc>
      </w:tr>
      <w:tr w:rsidR="00245AE0" w:rsidRPr="00356BD0" w14:paraId="76329855" w14:textId="77777777" w:rsidTr="00F62921">
        <w:trPr>
          <w:trHeight w:hRule="exact" w:val="369"/>
          <w:jc w:val="center"/>
        </w:trPr>
        <w:tc>
          <w:tcPr>
            <w:tcW w:w="6768" w:type="dxa"/>
            <w:gridSpan w:val="2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63D53844" w14:textId="77777777" w:rsidR="00245AE0" w:rsidRPr="00356BD0" w:rsidRDefault="00F62921" w:rsidP="00900955">
            <w:pPr>
              <w:pStyle w:val="Body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Attach additional page if needed.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B4C3AF"/>
              <w:right w:val="nil"/>
            </w:tcBorders>
          </w:tcPr>
          <w:p w14:paraId="05DC79A0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C80882" w:rsidRPr="00356BD0" w14:paraId="718A2CC3" w14:textId="77777777" w:rsidTr="00C80882">
        <w:trPr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  <w:vAlign w:val="center"/>
          </w:tcPr>
          <w:p w14:paraId="0E0AF157" w14:textId="77777777" w:rsidR="00245AE0" w:rsidRPr="00356BD0" w:rsidRDefault="00245AE0" w:rsidP="00900955">
            <w:pPr>
              <w:pStyle w:val="Body"/>
              <w:jc w:val="center"/>
              <w:rPr>
                <w:rFonts w:ascii="Century Schoolbook" w:hAnsi="Century Schoolbook"/>
                <w:color w:val="F2F2F2" w:themeColor="background1" w:themeShade="F2"/>
                <w:u w:val="single"/>
              </w:rPr>
            </w:pPr>
            <w:r w:rsidRPr="00356BD0">
              <w:rPr>
                <w:rFonts w:ascii="Century Schoolbook" w:hAnsi="Century Schoolbook"/>
                <w:color w:val="F2F2F2" w:themeColor="background1" w:themeShade="F2"/>
                <w:u w:val="single"/>
              </w:rPr>
              <w:t>Name of Program</w:t>
            </w: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  <w:vAlign w:val="center"/>
          </w:tcPr>
          <w:p w14:paraId="54D93ED7" w14:textId="77777777" w:rsidR="00245AE0" w:rsidRPr="00356BD0" w:rsidRDefault="00245AE0" w:rsidP="00245AE0">
            <w:pPr>
              <w:pStyle w:val="Body"/>
              <w:jc w:val="center"/>
              <w:rPr>
                <w:rFonts w:ascii="Century Schoolbook" w:hAnsi="Century Schoolbook"/>
                <w:color w:val="F2F2F2" w:themeColor="background1" w:themeShade="F2"/>
                <w:u w:val="single"/>
              </w:rPr>
            </w:pPr>
            <w:r w:rsidRPr="00356BD0">
              <w:rPr>
                <w:rFonts w:ascii="Century Schoolbook" w:hAnsi="Century Schoolbook"/>
                <w:color w:val="F2F2F2" w:themeColor="background1" w:themeShade="F2"/>
                <w:u w:val="single"/>
              </w:rPr>
              <w:t xml:space="preserve">Description </w:t>
            </w: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</w:tcPr>
          <w:p w14:paraId="2D4CACB3" w14:textId="77777777" w:rsidR="00245AE0" w:rsidRPr="00356BD0" w:rsidRDefault="00245AE0" w:rsidP="00900955">
            <w:pPr>
              <w:pStyle w:val="Body"/>
              <w:jc w:val="center"/>
              <w:rPr>
                <w:rFonts w:ascii="Century Schoolbook" w:hAnsi="Century Schoolbook"/>
                <w:color w:val="F2F2F2" w:themeColor="background1" w:themeShade="F2"/>
                <w:u w:val="single"/>
              </w:rPr>
            </w:pPr>
            <w:r w:rsidRPr="00356BD0">
              <w:rPr>
                <w:rFonts w:ascii="Century Schoolbook" w:hAnsi="Century Schoolbook"/>
                <w:color w:val="F2F2F2" w:themeColor="background1" w:themeShade="F2"/>
                <w:u w:val="single"/>
              </w:rPr>
              <w:t>Date</w:t>
            </w:r>
          </w:p>
        </w:tc>
      </w:tr>
      <w:tr w:rsidR="00245AE0" w:rsidRPr="00356BD0" w14:paraId="788990E8" w14:textId="77777777" w:rsidTr="00900955">
        <w:trPr>
          <w:trHeight w:val="60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CE41798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56A0BA5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404D8239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</w:tr>
      <w:tr w:rsidR="00245AE0" w:rsidRPr="00356BD0" w14:paraId="689FF5D6" w14:textId="77777777" w:rsidTr="00900955">
        <w:trPr>
          <w:trHeight w:val="548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0890A11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4541CB2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19DDAF6F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</w:tr>
      <w:tr w:rsidR="00245AE0" w:rsidRPr="00356BD0" w14:paraId="1AFE3B45" w14:textId="77777777" w:rsidTr="00900955">
        <w:trPr>
          <w:trHeight w:val="69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BA6FBA4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010A7CF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0A0272E4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</w:tr>
      <w:tr w:rsidR="00245AE0" w:rsidRPr="00356BD0" w14:paraId="7872562B" w14:textId="77777777" w:rsidTr="00900955">
        <w:trPr>
          <w:trHeight w:val="638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6348083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4732EF24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080D11D9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</w:tr>
      <w:tr w:rsidR="00245AE0" w:rsidRPr="00356BD0" w14:paraId="7AF1DCCE" w14:textId="77777777" w:rsidTr="00900955">
        <w:trPr>
          <w:trHeight w:val="69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560B37E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9D2DCFC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2974A530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</w:tr>
    </w:tbl>
    <w:p w14:paraId="2BB0B7C9" w14:textId="77777777" w:rsidR="00245AE0" w:rsidRPr="00356BD0" w:rsidRDefault="00245AE0" w:rsidP="00670BC1">
      <w:pPr>
        <w:rPr>
          <w:rFonts w:ascii="Century Schoolbook" w:hAnsi="Century Schoolbook"/>
        </w:rPr>
      </w:pPr>
    </w:p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6768"/>
        <w:gridCol w:w="2808"/>
      </w:tblGrid>
      <w:tr w:rsidR="00197FE3" w:rsidRPr="00356BD0" w14:paraId="2D6F5278" w14:textId="77777777" w:rsidTr="009827F8">
        <w:trPr>
          <w:jc w:val="center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358751B1" w14:textId="77777777" w:rsidR="00197FE3" w:rsidRPr="00356BD0" w:rsidRDefault="004400B7" w:rsidP="00900955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  <w:r>
              <w:rPr>
                <w:rFonts w:ascii="Century Schoolbook" w:hAnsi="Century Schoolbook"/>
                <w:color w:val="632423" w:themeColor="accent2" w:themeShade="80"/>
              </w:rPr>
              <w:t>GUIDE RIGHT</w:t>
            </w:r>
            <w:r w:rsidR="009827F8" w:rsidRPr="00356BD0">
              <w:rPr>
                <w:rFonts w:ascii="Century Schoolbook" w:hAnsi="Century Schoolbook"/>
                <w:color w:val="632423" w:themeColor="accent2" w:themeShade="80"/>
              </w:rPr>
              <w:t xml:space="preserve"> INVOLVEMENT</w:t>
            </w:r>
            <w:r w:rsidR="00C54544">
              <w:rPr>
                <w:rFonts w:ascii="Century Schoolbook" w:hAnsi="Century Schoolbook"/>
                <w:color w:val="632423" w:themeColor="accent2" w:themeShade="80"/>
              </w:rPr>
              <w:t xml:space="preserve">   section 3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355CB92" w14:textId="77777777" w:rsidR="00197FE3" w:rsidRPr="00356BD0" w:rsidRDefault="00197FE3" w:rsidP="00900955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</w:p>
        </w:tc>
      </w:tr>
      <w:tr w:rsidR="00197FE3" w:rsidRPr="00356BD0" w14:paraId="3885D24C" w14:textId="77777777" w:rsidTr="00F62921">
        <w:trPr>
          <w:trHeight w:hRule="exact" w:val="369"/>
          <w:jc w:val="center"/>
        </w:trPr>
        <w:tc>
          <w:tcPr>
            <w:tcW w:w="6768" w:type="dxa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22BB8270" w14:textId="77777777" w:rsidR="00AE3A1C" w:rsidRDefault="00AE3A1C" w:rsidP="00900955">
            <w:pPr>
              <w:pStyle w:val="Body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List years involved in Guide Right</w:t>
            </w:r>
          </w:p>
          <w:p w14:paraId="0E87C90C" w14:textId="77777777" w:rsidR="00197FE3" w:rsidRPr="00356BD0" w:rsidRDefault="00F62921" w:rsidP="00900955">
            <w:pPr>
              <w:pStyle w:val="Body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B4C3AF"/>
              <w:right w:val="nil"/>
            </w:tcBorders>
          </w:tcPr>
          <w:p w14:paraId="0A389A58" w14:textId="77777777" w:rsidR="00197FE3" w:rsidRPr="00356BD0" w:rsidRDefault="00197FE3" w:rsidP="00900955">
            <w:pPr>
              <w:pStyle w:val="Body"/>
              <w:rPr>
                <w:rFonts w:ascii="Century Schoolbook" w:hAnsi="Century Schoolbook"/>
              </w:rPr>
            </w:pPr>
          </w:p>
        </w:tc>
      </w:tr>
    </w:tbl>
    <w:p w14:paraId="00E18D86" w14:textId="77777777" w:rsidR="008D0133" w:rsidRDefault="008D0133">
      <w:pPr>
        <w:pStyle w:val="Heading2"/>
        <w:rPr>
          <w:rFonts w:ascii="Century Schoolbook" w:hAnsi="Century Schoolbook"/>
        </w:rPr>
      </w:pPr>
    </w:p>
    <w:p w14:paraId="67FEEDF9" w14:textId="77777777" w:rsidR="00AE3A1C" w:rsidRDefault="00AE3A1C" w:rsidP="00AE3A1C"/>
    <w:p w14:paraId="39FC4E50" w14:textId="77777777" w:rsidR="00AE3A1C" w:rsidRDefault="00AE3A1C" w:rsidP="00AE3A1C"/>
    <w:p w14:paraId="1F5524BD" w14:textId="77777777" w:rsidR="00AE3A1C" w:rsidRDefault="00AE3A1C" w:rsidP="00AE3A1C"/>
    <w:p w14:paraId="206F19B0" w14:textId="77777777" w:rsidR="00AE3A1C" w:rsidRDefault="00AE3A1C" w:rsidP="00AE3A1C"/>
    <w:p w14:paraId="61394329" w14:textId="77777777" w:rsidR="00AE3A1C" w:rsidRDefault="00AE3A1C" w:rsidP="00AE3A1C"/>
    <w:p w14:paraId="6CD26E02" w14:textId="77777777" w:rsidR="00AE3A1C" w:rsidRDefault="00AE3A1C" w:rsidP="00AE3A1C"/>
    <w:p w14:paraId="5FD33511" w14:textId="77777777" w:rsidR="00AE3A1C" w:rsidRPr="00AE3A1C" w:rsidRDefault="00AE3A1C" w:rsidP="00AE3A1C"/>
    <w:p w14:paraId="44A7AE35" w14:textId="77777777" w:rsidR="00AE3A1C" w:rsidRPr="00AE3A1C" w:rsidRDefault="00AE3A1C" w:rsidP="00AE3A1C"/>
    <w:p w14:paraId="6FD309B5" w14:textId="77777777" w:rsidR="00EA0423" w:rsidRPr="00EA0423" w:rsidRDefault="00EA0423" w:rsidP="00EA0423"/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9576"/>
      </w:tblGrid>
      <w:tr w:rsidR="00F62921" w:rsidRPr="00356BD0" w14:paraId="3CD8B238" w14:textId="77777777" w:rsidTr="00E100EF">
        <w:trPr>
          <w:jc w:val="center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0E285886" w14:textId="77777777" w:rsidR="00F62921" w:rsidRPr="00356BD0" w:rsidRDefault="00F01FDA" w:rsidP="00DA6D91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  <w:r>
              <w:rPr>
                <w:rFonts w:ascii="Century Schoolbook" w:hAnsi="Century Schoolbook"/>
                <w:color w:val="632423" w:themeColor="accent2" w:themeShade="80"/>
              </w:rPr>
              <w:lastRenderedPageBreak/>
              <w:t>CAREER PROFILE/PERSONAL STATEMENT</w:t>
            </w:r>
            <w:r w:rsidR="00F62921" w:rsidRPr="00356BD0">
              <w:rPr>
                <w:rFonts w:ascii="Century Schoolbook" w:hAnsi="Century Schoolbook"/>
                <w:color w:val="632423" w:themeColor="accent2" w:themeShade="80"/>
              </w:rPr>
              <w:t xml:space="preserve"> </w:t>
            </w:r>
            <w:r w:rsidR="00C54544">
              <w:rPr>
                <w:rFonts w:ascii="Century Schoolbook" w:hAnsi="Century Schoolbook"/>
                <w:color w:val="632423" w:themeColor="accent2" w:themeShade="80"/>
              </w:rPr>
              <w:t xml:space="preserve">   section </w:t>
            </w:r>
            <w:r w:rsidR="00E100EF">
              <w:rPr>
                <w:rFonts w:ascii="Century Schoolbook" w:hAnsi="Century Schoolbook"/>
                <w:color w:val="632423" w:themeColor="accent2" w:themeShade="80"/>
              </w:rPr>
              <w:t>4</w:t>
            </w:r>
          </w:p>
        </w:tc>
      </w:tr>
      <w:tr w:rsidR="00F62921" w:rsidRPr="00356BD0" w14:paraId="2890049E" w14:textId="77777777" w:rsidTr="00E100EF">
        <w:trPr>
          <w:jc w:val="center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9E842" w14:textId="77777777" w:rsidR="00F62921" w:rsidRPr="00356BD0" w:rsidRDefault="00DE4D3C" w:rsidP="00B804AA">
            <w:pPr>
              <w:rPr>
                <w:rFonts w:ascii="Century Schoolbook" w:hAnsi="Century Schoolbook"/>
              </w:rPr>
            </w:pPr>
            <w:r w:rsidRPr="00DE4D3C">
              <w:rPr>
                <w:rFonts w:ascii="Century Schoolbook" w:hAnsi="Century Schoolbook"/>
                <w:sz w:val="20"/>
                <w:szCs w:val="20"/>
              </w:rPr>
              <w:t xml:space="preserve">Summarize your career goals and briefly describe your </w:t>
            </w:r>
            <w:proofErr w:type="gramStart"/>
            <w:r w:rsidRPr="00DE4D3C">
              <w:rPr>
                <w:rFonts w:ascii="Century Schoolbook" w:hAnsi="Century Schoolbook"/>
                <w:sz w:val="20"/>
                <w:szCs w:val="20"/>
              </w:rPr>
              <w:t>life;</w:t>
            </w:r>
            <w:proofErr w:type="gramEnd"/>
            <w:r w:rsidRPr="00DE4D3C">
              <w:rPr>
                <w:rFonts w:ascii="Century Schoolbook" w:hAnsi="Century Schoolbook"/>
                <w:sz w:val="20"/>
                <w:szCs w:val="20"/>
              </w:rPr>
              <w:t xml:space="preserve"> including your interests, college plans, etc.</w:t>
            </w:r>
            <w:r w:rsidR="00AE3A1C">
              <w:rPr>
                <w:rFonts w:ascii="Century Schoolbook" w:hAnsi="Century Schoolbook"/>
                <w:sz w:val="20"/>
                <w:szCs w:val="20"/>
              </w:rPr>
              <w:t xml:space="preserve"> Limit 500 words.</w:t>
            </w:r>
          </w:p>
        </w:tc>
      </w:tr>
      <w:tr w:rsidR="00F62921" w:rsidRPr="00356BD0" w14:paraId="0ABCCCB9" w14:textId="77777777" w:rsidTr="00E100EF">
        <w:trPr>
          <w:trHeight w:hRule="exact" w:val="216"/>
          <w:jc w:val="center"/>
        </w:trPr>
        <w:tc>
          <w:tcPr>
            <w:tcW w:w="9576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</w:tcPr>
          <w:p w14:paraId="380DF6AB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F62921" w:rsidRPr="00356BD0" w14:paraId="618D1949" w14:textId="77777777" w:rsidTr="00E100EF">
        <w:trPr>
          <w:trHeight w:hRule="exact" w:val="8020"/>
          <w:jc w:val="center"/>
        </w:trPr>
        <w:tc>
          <w:tcPr>
            <w:tcW w:w="9576" w:type="dxa"/>
            <w:shd w:val="clear" w:color="auto" w:fill="auto"/>
          </w:tcPr>
          <w:p w14:paraId="08069D71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00D2AF6D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2DA0A4FE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06E66730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50116348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461AA440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071BFA61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57610785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406A6091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4C07800E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56C869B5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618C2FAD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  <w:p w14:paraId="5A0DE167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</w:tc>
      </w:tr>
    </w:tbl>
    <w:p w14:paraId="7D1002CC" w14:textId="77777777" w:rsidR="00F62921" w:rsidRPr="00356BD0" w:rsidRDefault="00F62921" w:rsidP="00F62921">
      <w:pPr>
        <w:pStyle w:val="Heading2"/>
        <w:rPr>
          <w:rFonts w:ascii="Century Schoolbook" w:hAnsi="Century Schoolbook"/>
          <w:b w:val="0"/>
          <w:i/>
          <w:color w:val="auto"/>
          <w:sz w:val="20"/>
          <w:szCs w:val="20"/>
        </w:rPr>
      </w:pPr>
    </w:p>
    <w:p w14:paraId="6A4840EC" w14:textId="77777777" w:rsidR="00F62921" w:rsidRPr="00356BD0" w:rsidRDefault="00F62921" w:rsidP="00F62921">
      <w:pPr>
        <w:pStyle w:val="Heading2"/>
        <w:rPr>
          <w:rFonts w:ascii="Century Schoolbook" w:hAnsi="Century Schoolbook"/>
        </w:rPr>
      </w:pPr>
    </w:p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28"/>
        <w:gridCol w:w="5310"/>
        <w:gridCol w:w="1638"/>
      </w:tblGrid>
      <w:tr w:rsidR="00F62921" w:rsidRPr="00356BD0" w14:paraId="041C0463" w14:textId="77777777" w:rsidTr="00DA6D91">
        <w:trPr>
          <w:jc w:val="center"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70EF7E77" w14:textId="77777777" w:rsidR="00F62921" w:rsidRPr="00356BD0" w:rsidRDefault="00F62921" w:rsidP="00DA6D91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  <w:r w:rsidRPr="00356BD0">
              <w:rPr>
                <w:rFonts w:ascii="Century Schoolbook" w:hAnsi="Century Schoolbook"/>
                <w:color w:val="632423" w:themeColor="accent2" w:themeShade="80"/>
              </w:rPr>
              <w:t>CERTIFICATION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ED3882D" w14:textId="77777777" w:rsidR="00F62921" w:rsidRPr="00356BD0" w:rsidRDefault="00F62921" w:rsidP="00DA6D91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</w:p>
        </w:tc>
      </w:tr>
      <w:tr w:rsidR="00F62921" w:rsidRPr="00356BD0" w14:paraId="5072E28C" w14:textId="77777777" w:rsidTr="00DA6D91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41E0FBDE" w14:textId="77777777" w:rsidR="00F62921" w:rsidRPr="00356BD0" w:rsidRDefault="00F62921" w:rsidP="00DA6D91">
            <w:pPr>
              <w:pStyle w:val="Body"/>
              <w:jc w:val="center"/>
              <w:rPr>
                <w:rFonts w:ascii="Century Schoolbook" w:hAnsi="Century Schoolbook"/>
                <w:b/>
                <w:u w:val="single"/>
              </w:rPr>
            </w:pPr>
            <w:r w:rsidRPr="00356BD0">
              <w:rPr>
                <w:rFonts w:ascii="Century Schoolbook" w:hAnsi="Century Schoolbook"/>
                <w:b/>
                <w:u w:val="single"/>
              </w:rPr>
              <w:t>Sponsoring Chapter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F2B4C70" w14:textId="77777777" w:rsidR="00F62921" w:rsidRPr="00356BD0" w:rsidRDefault="00F62921" w:rsidP="00DA6D91">
            <w:pPr>
              <w:pStyle w:val="Body"/>
              <w:jc w:val="center"/>
              <w:rPr>
                <w:rFonts w:ascii="Century Schoolbook" w:hAnsi="Century Schoolbook"/>
                <w:b/>
                <w:u w:val="single"/>
              </w:rPr>
            </w:pPr>
            <w:r w:rsidRPr="00356BD0">
              <w:rPr>
                <w:rFonts w:ascii="Century Schoolbook" w:hAnsi="Century Schoolbook"/>
                <w:b/>
                <w:u w:val="single"/>
              </w:rPr>
              <w:t>Signature</w:t>
            </w:r>
          </w:p>
        </w:tc>
        <w:tc>
          <w:tcPr>
            <w:tcW w:w="1638" w:type="dxa"/>
          </w:tcPr>
          <w:p w14:paraId="6B2047E4" w14:textId="77777777" w:rsidR="00F62921" w:rsidRPr="00356BD0" w:rsidRDefault="00F62921" w:rsidP="00DA6D91">
            <w:pPr>
              <w:pStyle w:val="Body"/>
              <w:jc w:val="center"/>
              <w:rPr>
                <w:rFonts w:ascii="Century Schoolbook" w:hAnsi="Century Schoolbook"/>
                <w:b/>
                <w:u w:val="single"/>
              </w:rPr>
            </w:pPr>
            <w:r w:rsidRPr="00356BD0">
              <w:rPr>
                <w:rFonts w:ascii="Century Schoolbook" w:hAnsi="Century Schoolbook"/>
                <w:b/>
                <w:u w:val="single"/>
              </w:rPr>
              <w:t>Date</w:t>
            </w:r>
          </w:p>
        </w:tc>
      </w:tr>
      <w:tr w:rsidR="00F62921" w:rsidRPr="00356BD0" w14:paraId="5C1DF77E" w14:textId="77777777" w:rsidTr="00DA6D91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626A0447" w14:textId="77777777" w:rsidR="00F62921" w:rsidRPr="00356BD0" w:rsidRDefault="00F62921" w:rsidP="00DA6D91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Polemarch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1832F575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1638" w:type="dxa"/>
          </w:tcPr>
          <w:p w14:paraId="75FF3EED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F62921" w:rsidRPr="00356BD0" w14:paraId="136C88F2" w14:textId="77777777" w:rsidTr="00DA6D91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04AC7E1C" w14:textId="77777777" w:rsidR="00F62921" w:rsidRPr="00356BD0" w:rsidRDefault="00F62921" w:rsidP="00DA6D91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Keeper of Records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86EA9C6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1638" w:type="dxa"/>
          </w:tcPr>
          <w:p w14:paraId="7873F435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F62921" w:rsidRPr="00356BD0" w14:paraId="3A4FE799" w14:textId="77777777" w:rsidTr="00DA6D91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45CE70C6" w14:textId="77777777" w:rsidR="00F62921" w:rsidRPr="00356BD0" w:rsidRDefault="00F62921" w:rsidP="00DA6D91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Guide Right Director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1BC93300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1638" w:type="dxa"/>
          </w:tcPr>
          <w:p w14:paraId="10B63D07" w14:textId="77777777" w:rsidR="00F62921" w:rsidRPr="00356BD0" w:rsidRDefault="00F62921" w:rsidP="00DA6D91">
            <w:pPr>
              <w:pStyle w:val="Body"/>
              <w:rPr>
                <w:rFonts w:ascii="Century Schoolbook" w:hAnsi="Century Schoolbook"/>
              </w:rPr>
            </w:pPr>
          </w:p>
        </w:tc>
      </w:tr>
    </w:tbl>
    <w:p w14:paraId="267498F3" w14:textId="77777777" w:rsidR="00F62921" w:rsidRDefault="00F62921" w:rsidP="00F62921"/>
    <w:p w14:paraId="621C56E0" w14:textId="77777777" w:rsidR="00F62921" w:rsidRDefault="00F62921" w:rsidP="00F62921"/>
    <w:p w14:paraId="743DBCD8" w14:textId="77777777" w:rsidR="00F62921" w:rsidRDefault="00F62921" w:rsidP="00F62921"/>
    <w:p w14:paraId="7F8292C4" w14:textId="77777777" w:rsidR="00F62921" w:rsidRDefault="00F62921" w:rsidP="00F62921"/>
    <w:p w14:paraId="4F456369" w14:textId="77777777" w:rsidR="00F62921" w:rsidRDefault="00F62921" w:rsidP="00F62921"/>
    <w:p w14:paraId="340396E0" w14:textId="77777777" w:rsidR="00F62921" w:rsidRDefault="00F62921" w:rsidP="00F62921"/>
    <w:p w14:paraId="08BFE027" w14:textId="77777777" w:rsidR="00C376C2" w:rsidRDefault="00C376C2" w:rsidP="00F62921"/>
    <w:p w14:paraId="4406E44D" w14:textId="77777777" w:rsidR="00C376C2" w:rsidRDefault="00C376C2" w:rsidP="00F62921"/>
    <w:p w14:paraId="57713749" w14:textId="77777777" w:rsidR="009D4A7B" w:rsidRDefault="009D4A7B" w:rsidP="00F62921"/>
    <w:p w14:paraId="2D62D924" w14:textId="77777777" w:rsidR="00F01FDA" w:rsidRDefault="00981BD1" w:rsidP="00F01FDA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03C550" wp14:editId="2AB5449D">
                <wp:simplePos x="0" y="0"/>
                <wp:positionH relativeFrom="column">
                  <wp:posOffset>1259205</wp:posOffset>
                </wp:positionH>
                <wp:positionV relativeFrom="paragraph">
                  <wp:posOffset>-1270</wp:posOffset>
                </wp:positionV>
                <wp:extent cx="4852670" cy="984885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852670" cy="984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6CEB50" w14:textId="77777777" w:rsidR="00F01FDA" w:rsidRPr="00C376C2" w:rsidRDefault="00F01FDA" w:rsidP="00C376C2">
                            <w:pPr>
                              <w:rPr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064536" id="Text Box 8" o:spid="_x0000_s1027" type="#_x0000_t202" style="position:absolute;margin-left:99.15pt;margin-top:-.1pt;width:382.1pt;height:77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" filled="f" stroked="f">
                <v:path arrowok="t"/>
                <v:textbox style="mso-fit-shape-to-text:t">
                  <w:txbxContent>
                    <w:p w14:paraId="1BFC4AB3" w14:textId="77777777" w:rsidR="00F01FDA" w:rsidRPr="00C376C2" w:rsidRDefault="00F01FDA" w:rsidP="00C376C2">
                      <w:pPr>
                        <w:rPr>
                          <w:szCs w:val="6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1FDA" w:rsidRPr="009827F8">
        <w:rPr>
          <w:rFonts w:ascii="Copperplate Gothic Light" w:hAnsi="Copperplate Gothic Light"/>
        </w:rPr>
        <w:t xml:space="preserve">    </w:t>
      </w:r>
      <w:r w:rsidR="00F01FDA">
        <w:rPr>
          <w:rFonts w:ascii="Copperplate Gothic Light" w:hAnsi="Copperplate Gothic Light"/>
        </w:rPr>
        <w:t xml:space="preserve">             TALENT PROFILE SHEET</w:t>
      </w:r>
    </w:p>
    <w:p w14:paraId="443109F4" w14:textId="77777777" w:rsidR="00F01FDA" w:rsidRPr="00356BD0" w:rsidRDefault="00F01FDA" w:rsidP="00F01FDA">
      <w:pPr>
        <w:rPr>
          <w:rFonts w:ascii="Century Schoolbook" w:hAnsi="Century Schoolbook"/>
        </w:rPr>
      </w:pPr>
    </w:p>
    <w:tbl>
      <w:tblPr>
        <w:tblW w:w="936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10"/>
        <w:gridCol w:w="5850"/>
      </w:tblGrid>
      <w:tr w:rsidR="00F01FDA" w:rsidRPr="00356BD0" w14:paraId="44D1ABED" w14:textId="77777777" w:rsidTr="00DA6D91">
        <w:trPr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2857A13F" w14:textId="77777777" w:rsidR="00F01FDA" w:rsidRPr="00356BD0" w:rsidRDefault="00F01FDA" w:rsidP="00DA6D91">
            <w:pPr>
              <w:pStyle w:val="Heading2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  <w:color w:val="632423" w:themeColor="accent2" w:themeShade="80"/>
              </w:rPr>
              <w:t>PERSONAL INFORMATION</w:t>
            </w:r>
          </w:p>
        </w:tc>
      </w:tr>
      <w:tr w:rsidR="00F01FDA" w:rsidRPr="00356BD0" w14:paraId="14B93A7B" w14:textId="77777777" w:rsidTr="00DA6D91">
        <w:trPr>
          <w:trHeight w:hRule="exact" w:val="216"/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3ABD8C39" w14:textId="77777777" w:rsidR="00F01FDA" w:rsidRPr="00356BD0" w:rsidRDefault="00F01FDA" w:rsidP="00DA6D91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F01FDA" w:rsidRPr="00356BD0" w14:paraId="5D87497B" w14:textId="77777777" w:rsidTr="00F24361">
        <w:trPr>
          <w:jc w:val="center"/>
        </w:trPr>
        <w:tc>
          <w:tcPr>
            <w:tcW w:w="35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1053702" w14:textId="77777777" w:rsidR="00F01FDA" w:rsidRDefault="00C45430" w:rsidP="00DA6D91">
            <w:pPr>
              <w:pStyle w:val="Body"/>
              <w:jc w:val="righ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 xml:space="preserve">Type of </w:t>
            </w:r>
            <w:r w:rsidR="00C666C5">
              <w:rPr>
                <w:rFonts w:ascii="Century Schoolbook" w:hAnsi="Century Schoolbook"/>
              </w:rPr>
              <w:t>Presentation</w:t>
            </w:r>
            <w:r w:rsidR="00F01FDA">
              <w:rPr>
                <w:rFonts w:ascii="Century Schoolbook" w:hAnsi="Century Schoolbook"/>
              </w:rPr>
              <w:t>:</w:t>
            </w:r>
          </w:p>
          <w:p w14:paraId="601C15A6" w14:textId="77777777" w:rsidR="00F01FDA" w:rsidRDefault="00F24361" w:rsidP="00DA6D91">
            <w:pPr>
              <w:pStyle w:val="Body"/>
              <w:jc w:val="righ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(</w:t>
            </w:r>
            <w:r w:rsidRPr="00F24361">
              <w:rPr>
                <w:rFonts w:ascii="Century Schoolbook" w:hAnsi="Century Schoolbook"/>
                <w:i/>
              </w:rPr>
              <w:t>i</w:t>
            </w:r>
            <w:r>
              <w:rPr>
                <w:rFonts w:ascii="Century Schoolbook" w:hAnsi="Century Schoolbook"/>
                <w:i/>
              </w:rPr>
              <w:t>.</w:t>
            </w:r>
            <w:r w:rsidRPr="00F24361">
              <w:rPr>
                <w:rFonts w:ascii="Century Schoolbook" w:hAnsi="Century Schoolbook"/>
                <w:i/>
              </w:rPr>
              <w:t>e. vocal/music performance, etc.)</w:t>
            </w:r>
            <w:r w:rsidR="00C81CC7">
              <w:rPr>
                <w:rFonts w:ascii="Century Schoolbook" w:hAnsi="Century Schoolbook"/>
                <w:i/>
              </w:rPr>
              <w:t xml:space="preserve"> </w:t>
            </w:r>
            <w:r w:rsidR="00C81CC7" w:rsidRPr="00C81CC7">
              <w:rPr>
                <w:rFonts w:ascii="Century Schoolbook" w:hAnsi="Century Schoolbook"/>
              </w:rPr>
              <w:t>List any special requirements needed</w:t>
            </w:r>
          </w:p>
          <w:p w14:paraId="30777DE9" w14:textId="77777777" w:rsidR="00F01FDA" w:rsidRDefault="00F01FDA" w:rsidP="00DA6D91">
            <w:pPr>
              <w:pStyle w:val="Body"/>
              <w:jc w:val="right"/>
              <w:rPr>
                <w:rFonts w:ascii="Century Schoolbook" w:hAnsi="Century Schoolbook"/>
              </w:rPr>
            </w:pPr>
          </w:p>
          <w:p w14:paraId="7326301A" w14:textId="77777777" w:rsidR="00F01FDA" w:rsidRPr="00356BD0" w:rsidRDefault="00F01FDA" w:rsidP="00DA6D91">
            <w:pPr>
              <w:pStyle w:val="Body"/>
              <w:jc w:val="right"/>
              <w:rPr>
                <w:rFonts w:ascii="Century Schoolbook" w:hAnsi="Century Schoolbook"/>
              </w:rPr>
            </w:pPr>
          </w:p>
        </w:tc>
        <w:tc>
          <w:tcPr>
            <w:tcW w:w="58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B105B32" w14:textId="77777777" w:rsidR="00F01FDA" w:rsidRPr="00356BD0" w:rsidRDefault="00F01FDA" w:rsidP="00DA6D91">
            <w:pPr>
              <w:rPr>
                <w:rFonts w:ascii="Century Schoolbook" w:hAnsi="Century Schoolbook"/>
              </w:rPr>
            </w:pPr>
          </w:p>
        </w:tc>
      </w:tr>
    </w:tbl>
    <w:p w14:paraId="2A1AD5FE" w14:textId="77777777" w:rsidR="00F01FDA" w:rsidRPr="00356BD0" w:rsidRDefault="00F01FDA" w:rsidP="00F01FDA">
      <w:pPr>
        <w:pStyle w:val="Heading2"/>
        <w:rPr>
          <w:rFonts w:ascii="Century Schoolbook" w:hAnsi="Century Schoolbook"/>
          <w:color w:val="632423" w:themeColor="accent2" w:themeShade="80"/>
        </w:rPr>
      </w:pPr>
    </w:p>
    <w:tbl>
      <w:tblPr>
        <w:tblW w:w="936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060"/>
        <w:gridCol w:w="6300"/>
      </w:tblGrid>
      <w:tr w:rsidR="00F01FDA" w:rsidRPr="00356BD0" w14:paraId="3B655621" w14:textId="77777777" w:rsidTr="00DA6D91">
        <w:trPr>
          <w:jc w:val="center"/>
        </w:trPr>
        <w:tc>
          <w:tcPr>
            <w:tcW w:w="306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29030BC" w14:textId="77777777" w:rsidR="00F01FDA" w:rsidRPr="00356BD0" w:rsidRDefault="00F01FDA" w:rsidP="00DA6D91">
            <w:pPr>
              <w:pStyle w:val="Body"/>
              <w:jc w:val="right"/>
              <w:rPr>
                <w:rFonts w:ascii="Century Schoolbook" w:hAnsi="Century Schoolbook"/>
              </w:rPr>
            </w:pPr>
          </w:p>
        </w:tc>
        <w:tc>
          <w:tcPr>
            <w:tcW w:w="6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0AA96BB" w14:textId="77777777" w:rsidR="00F01FDA" w:rsidRPr="00356BD0" w:rsidRDefault="00F01FDA" w:rsidP="00DA6D91">
            <w:pPr>
              <w:rPr>
                <w:rFonts w:ascii="Century Schoolbook" w:hAnsi="Century Schoolbook"/>
              </w:rPr>
            </w:pPr>
          </w:p>
        </w:tc>
      </w:tr>
    </w:tbl>
    <w:p w14:paraId="39A613CB" w14:textId="77777777" w:rsidR="00F62921" w:rsidRDefault="00F62921" w:rsidP="00F62921"/>
    <w:p w14:paraId="33522A7D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7234CBC8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6E7AB7B5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74E684ED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4A8660C6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203B5C54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2051D889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7EECC753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5CA7A6E6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26BAA730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61ACA9E9" w14:textId="77777777" w:rsidR="00C666C5" w:rsidRDefault="00C666C5" w:rsidP="007C5806">
      <w:pPr>
        <w:pStyle w:val="Heading1"/>
        <w:rPr>
          <w:rFonts w:ascii="Century Schoolbook" w:hAnsi="Century Schoolbook"/>
        </w:rPr>
      </w:pPr>
    </w:p>
    <w:p w14:paraId="37FF48CE" w14:textId="77777777" w:rsidR="007C5806" w:rsidRPr="00C376C2" w:rsidRDefault="00981BD1" w:rsidP="007C5806">
      <w:pPr>
        <w:pStyle w:val="Heading1"/>
        <w:rPr>
          <w:rFonts w:ascii="Century Schoolbook" w:hAnsi="Century Schoolboo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15F782" wp14:editId="70C4D9BD">
                <wp:simplePos x="0" y="0"/>
                <wp:positionH relativeFrom="column">
                  <wp:posOffset>1040130</wp:posOffset>
                </wp:positionH>
                <wp:positionV relativeFrom="paragraph">
                  <wp:posOffset>-20320</wp:posOffset>
                </wp:positionV>
                <wp:extent cx="4852670" cy="98488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852670" cy="984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8FF809" w14:textId="77777777" w:rsidR="00F01FDA" w:rsidRPr="00A26AD2" w:rsidRDefault="00F01FDA" w:rsidP="00F01FDA">
                            <w:pPr>
                              <w:jc w:val="center"/>
                              <w:rPr>
                                <w:rFonts w:ascii="Copperplate Gothic Light" w:hAnsi="Copperplate Gothic Light"/>
                                <w:b/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99F8A5" id="Text Box 6" o:spid="_x0000_s1028" type="#_x0000_t202" style="position:absolute;margin-left:81.9pt;margin-top:-1.6pt;width:382.1pt;height:7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" filled="f" stroked="f">
                <v:path arrowok="t"/>
                <v:textbox style="mso-fit-shape-to-text:t">
                  <w:txbxContent>
                    <w:p w14:paraId="4CE6372F" w14:textId="77777777" w:rsidR="00F01FDA" w:rsidRPr="00A26AD2" w:rsidRDefault="00F01FDA" w:rsidP="00F01FDA">
                      <w:pPr>
                        <w:jc w:val="center"/>
                        <w:rPr>
                          <w:rFonts w:ascii="Copperplate Gothic Light" w:hAnsi="Copperplate Gothic Light"/>
                          <w:b/>
                          <w:sz w:val="64"/>
                          <w:szCs w:val="6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E22B9C" wp14:editId="61AFD490">
                <wp:simplePos x="0" y="0"/>
                <wp:positionH relativeFrom="column">
                  <wp:posOffset>1049655</wp:posOffset>
                </wp:positionH>
                <wp:positionV relativeFrom="paragraph">
                  <wp:posOffset>113030</wp:posOffset>
                </wp:positionV>
                <wp:extent cx="4852670" cy="98488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852670" cy="984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03344" w14:textId="77777777" w:rsidR="00F01FDA" w:rsidRPr="00C376C2" w:rsidRDefault="00F01FDA" w:rsidP="00C376C2">
                            <w:pPr>
                              <w:rPr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E4851F" id="Text Box 7" o:spid="_x0000_s1029" type="#_x0000_t202" style="position:absolute;margin-left:82.65pt;margin-top:8.9pt;width:382.1pt;height:77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" filled="f" stroked="f">
                <v:path arrowok="t"/>
                <v:textbox style="mso-fit-shape-to-text:t">
                  <w:txbxContent>
                    <w:p w14:paraId="45AF24E7" w14:textId="77777777" w:rsidR="00F01FDA" w:rsidRPr="00C376C2" w:rsidRDefault="00F01FDA" w:rsidP="00C376C2">
                      <w:pPr>
                        <w:rPr>
                          <w:szCs w:val="6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98D5A9" w14:textId="77777777" w:rsidR="007C5806" w:rsidRPr="007C5806" w:rsidRDefault="007C5806" w:rsidP="007C5806">
      <w:pPr>
        <w:jc w:val="center"/>
        <w:rPr>
          <w:b/>
          <w:u w:val="single"/>
        </w:rPr>
      </w:pPr>
    </w:p>
    <w:p w14:paraId="1D499188" w14:textId="77777777" w:rsidR="008D0133" w:rsidRDefault="007C5806" w:rsidP="007C5806">
      <w:pPr>
        <w:pStyle w:val="Heading2"/>
        <w:jc w:val="center"/>
        <w:rPr>
          <w:rFonts w:ascii="Century Schoolbook" w:hAnsi="Century Schoolbook"/>
          <w:b w:val="0"/>
          <w:color w:val="auto"/>
        </w:rPr>
      </w:pPr>
      <w:r>
        <w:rPr>
          <w:rFonts w:ascii="Century Schoolbook" w:hAnsi="Century Schoolbook"/>
          <w:color w:val="auto"/>
          <w:u w:val="single"/>
        </w:rPr>
        <w:lastRenderedPageBreak/>
        <w:t>AWARD INSTRUCTIONS &amp; CRITERIA</w:t>
      </w:r>
    </w:p>
    <w:p w14:paraId="2A60DFC8" w14:textId="77777777" w:rsidR="00712F61" w:rsidRDefault="00712F61" w:rsidP="00712F61">
      <w:pPr>
        <w:rPr>
          <w:rFonts w:ascii="Century Schoolbook" w:hAnsi="Century Schoolbook"/>
        </w:rPr>
      </w:pPr>
    </w:p>
    <w:p w14:paraId="6175B92C" w14:textId="77777777" w:rsidR="00712F61" w:rsidRPr="00C81CC7" w:rsidRDefault="00712F61" w:rsidP="00C81CC7">
      <w:pPr>
        <w:rPr>
          <w:rFonts w:ascii="Century Schoolbook" w:hAnsi="Century Schoolbook"/>
          <w:sz w:val="22"/>
          <w:szCs w:val="22"/>
        </w:rPr>
      </w:pPr>
      <w:r w:rsidRPr="00712F61">
        <w:rPr>
          <w:rFonts w:ascii="Century Schoolbook" w:hAnsi="Century Schoolbook"/>
          <w:b/>
          <w:i/>
          <w:sz w:val="22"/>
          <w:szCs w:val="22"/>
          <w:u w:val="single"/>
        </w:rPr>
        <w:t>Direction</w:t>
      </w:r>
      <w:r>
        <w:rPr>
          <w:rFonts w:ascii="Century Schoolbook" w:hAnsi="Century Schoolbook"/>
          <w:b/>
          <w:i/>
          <w:sz w:val="22"/>
          <w:szCs w:val="22"/>
          <w:u w:val="single"/>
        </w:rPr>
        <w:t>s</w:t>
      </w:r>
      <w:r w:rsidRPr="00712F61">
        <w:rPr>
          <w:rFonts w:ascii="Century Schoolbook" w:hAnsi="Century Schoolbook"/>
          <w:sz w:val="22"/>
          <w:szCs w:val="22"/>
        </w:rPr>
        <w:t xml:space="preserve">: Please follow the outline presented below. </w:t>
      </w:r>
    </w:p>
    <w:p w14:paraId="7C4DABB1" w14:textId="77777777" w:rsidR="009E39DE" w:rsidRDefault="009E39DE" w:rsidP="009E39DE">
      <w:pPr>
        <w:pStyle w:val="ListParagraph"/>
        <w:rPr>
          <w:rFonts w:ascii="Century Schoolbook" w:hAnsi="Century Schoolbook"/>
          <w:sz w:val="22"/>
          <w:szCs w:val="22"/>
        </w:rPr>
      </w:pPr>
    </w:p>
    <w:p w14:paraId="4AC095EB" w14:textId="77777777" w:rsidR="00696CEB" w:rsidRPr="00EE10D0" w:rsidRDefault="00E100EF" w:rsidP="00EE10D0">
      <w:pPr>
        <w:pStyle w:val="ListParagraph"/>
        <w:numPr>
          <w:ilvl w:val="0"/>
          <w:numId w:val="3"/>
        </w:numP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An official</w:t>
      </w:r>
      <w:r w:rsidR="009E39DE">
        <w:rPr>
          <w:rFonts w:ascii="Century Schoolbook" w:hAnsi="Century Schoolbook"/>
          <w:sz w:val="22"/>
          <w:szCs w:val="22"/>
        </w:rPr>
        <w:t xml:space="preserve"> school </w:t>
      </w:r>
      <w:r w:rsidR="00712F61" w:rsidRPr="00712F61">
        <w:rPr>
          <w:rFonts w:ascii="Century Schoolbook" w:hAnsi="Century Schoolbook"/>
          <w:sz w:val="22"/>
          <w:szCs w:val="22"/>
        </w:rPr>
        <w:t xml:space="preserve">transcript </w:t>
      </w:r>
      <w:r w:rsidR="009E39DE">
        <w:rPr>
          <w:rFonts w:ascii="Century Schoolbook" w:hAnsi="Century Schoolbook"/>
          <w:sz w:val="22"/>
          <w:szCs w:val="22"/>
        </w:rPr>
        <w:t>MUST</w:t>
      </w:r>
      <w:r w:rsidR="00712F61" w:rsidRPr="00712F61">
        <w:rPr>
          <w:rFonts w:ascii="Century Schoolbook" w:hAnsi="Century Schoolbook"/>
          <w:sz w:val="22"/>
          <w:szCs w:val="22"/>
        </w:rPr>
        <w:t xml:space="preserve"> be included.</w:t>
      </w:r>
    </w:p>
    <w:p w14:paraId="59443282" w14:textId="77777777" w:rsidR="00696CEB" w:rsidRPr="00696CEB" w:rsidRDefault="00696CEB" w:rsidP="00696CEB">
      <w:pPr>
        <w:pStyle w:val="ListParagraph"/>
        <w:rPr>
          <w:rFonts w:ascii="Century Schoolbook" w:hAnsi="Century Schoolbook"/>
          <w:sz w:val="22"/>
          <w:szCs w:val="22"/>
        </w:rPr>
      </w:pPr>
    </w:p>
    <w:p w14:paraId="285292C6" w14:textId="77777777" w:rsidR="00BE103E" w:rsidRDefault="00BE103E" w:rsidP="00C81CC7">
      <w:pPr>
        <w:pStyle w:val="ListParagraph"/>
        <w:numPr>
          <w:ilvl w:val="0"/>
          <w:numId w:val="3"/>
        </w:numP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MUST be a </w:t>
      </w:r>
      <w:r w:rsidR="005320F3">
        <w:rPr>
          <w:rFonts w:ascii="Century Schoolbook" w:hAnsi="Century Schoolbook"/>
          <w:sz w:val="22"/>
          <w:szCs w:val="22"/>
        </w:rPr>
        <w:t>current junior or senior</w:t>
      </w:r>
      <w:r w:rsidR="00C81CC7">
        <w:rPr>
          <w:rFonts w:ascii="Century Schoolbook" w:hAnsi="Century Schoolbook"/>
          <w:sz w:val="22"/>
          <w:szCs w:val="22"/>
        </w:rPr>
        <w:t xml:space="preserve"> in</w:t>
      </w:r>
      <w:r>
        <w:rPr>
          <w:rFonts w:ascii="Century Schoolbook" w:hAnsi="Century Schoolbook"/>
          <w:sz w:val="22"/>
          <w:szCs w:val="22"/>
        </w:rPr>
        <w:t xml:space="preserve"> high s</w:t>
      </w:r>
      <w:r w:rsidR="00C81CC7">
        <w:rPr>
          <w:rFonts w:ascii="Century Schoolbook" w:hAnsi="Century Schoolbook"/>
          <w:sz w:val="22"/>
          <w:szCs w:val="22"/>
        </w:rPr>
        <w:t>chool</w:t>
      </w:r>
      <w:r w:rsidR="005320F3">
        <w:rPr>
          <w:rFonts w:ascii="Century Schoolbook" w:hAnsi="Century Schoolbook"/>
          <w:sz w:val="22"/>
          <w:szCs w:val="22"/>
        </w:rPr>
        <w:t>.</w:t>
      </w:r>
    </w:p>
    <w:p w14:paraId="02D57ED7" w14:textId="77777777" w:rsidR="00C54544" w:rsidRPr="00C54544" w:rsidRDefault="00C54544" w:rsidP="00C54544">
      <w:pPr>
        <w:pStyle w:val="ListParagraph"/>
        <w:rPr>
          <w:rFonts w:ascii="Century Schoolbook" w:hAnsi="Century Schoolbook"/>
          <w:sz w:val="22"/>
          <w:szCs w:val="22"/>
        </w:rPr>
      </w:pPr>
    </w:p>
    <w:p w14:paraId="536FA777" w14:textId="77777777" w:rsidR="00C54544" w:rsidRPr="00C81CC7" w:rsidRDefault="00C54544" w:rsidP="00C81CC7">
      <w:pPr>
        <w:pStyle w:val="ListParagraph"/>
        <w:numPr>
          <w:ilvl w:val="0"/>
          <w:numId w:val="3"/>
        </w:numP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Talent must be performed live.</w:t>
      </w:r>
    </w:p>
    <w:p w14:paraId="7D786442" w14:textId="77777777" w:rsidR="00696CEB" w:rsidRPr="00696CEB" w:rsidRDefault="00696CEB" w:rsidP="00696CEB">
      <w:pPr>
        <w:rPr>
          <w:rFonts w:ascii="Century Schoolbook" w:hAnsi="Century Schoolbook"/>
          <w:sz w:val="22"/>
          <w:szCs w:val="22"/>
        </w:rPr>
      </w:pPr>
    </w:p>
    <w:p w14:paraId="0EAB3BA1" w14:textId="77777777" w:rsidR="00712F61" w:rsidRPr="00712F61" w:rsidRDefault="00712F61" w:rsidP="00712F61">
      <w:pPr>
        <w:pStyle w:val="ListParagraph"/>
        <w:numPr>
          <w:ilvl w:val="0"/>
          <w:numId w:val="3"/>
        </w:numPr>
        <w:rPr>
          <w:rFonts w:ascii="Century Schoolbook" w:hAnsi="Century Schoolbook"/>
          <w:sz w:val="22"/>
          <w:szCs w:val="22"/>
        </w:rPr>
      </w:pPr>
      <w:r w:rsidRPr="00712F61">
        <w:rPr>
          <w:rFonts w:ascii="Century Schoolbook" w:hAnsi="Century Schoolbook"/>
          <w:sz w:val="22"/>
          <w:szCs w:val="22"/>
        </w:rPr>
        <w:t xml:space="preserve">Other items of documentation are encouraged, i.e. newspaper clippings, citations, awards, and all relevant supporting documents.  </w:t>
      </w:r>
    </w:p>
    <w:p w14:paraId="5A1B4882" w14:textId="77777777" w:rsidR="00712F61" w:rsidRDefault="00712F61" w:rsidP="00712F61">
      <w:pPr>
        <w:rPr>
          <w:rFonts w:ascii="Century Schoolbook" w:hAnsi="Century Schoolbook"/>
          <w:sz w:val="22"/>
          <w:szCs w:val="22"/>
        </w:rPr>
      </w:pPr>
    </w:p>
    <w:p w14:paraId="63B985D5" w14:textId="77777777" w:rsidR="00712F61" w:rsidRDefault="00712F61" w:rsidP="00245AE0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 w:rsidRPr="00C0469C">
        <w:rPr>
          <w:rFonts w:ascii="Century Schoolbook" w:hAnsi="Century Schoolbook"/>
          <w:sz w:val="22"/>
          <w:szCs w:val="22"/>
        </w:rPr>
        <w:t>All documentation must be included with the award petition</w:t>
      </w:r>
      <w:r w:rsidR="00C0469C" w:rsidRPr="00C0469C">
        <w:rPr>
          <w:rFonts w:ascii="Century Schoolbook" w:hAnsi="Century Schoolbook"/>
          <w:sz w:val="22"/>
          <w:szCs w:val="22"/>
        </w:rPr>
        <w:t xml:space="preserve"> as one </w:t>
      </w:r>
      <w:r w:rsidRPr="00C0469C">
        <w:rPr>
          <w:rFonts w:ascii="Century Schoolbook" w:hAnsi="Century Schoolbook"/>
          <w:sz w:val="22"/>
          <w:szCs w:val="22"/>
        </w:rPr>
        <w:t>complete packet.</w:t>
      </w:r>
      <w:r w:rsidR="00C0469C">
        <w:rPr>
          <w:rFonts w:ascii="Century Schoolbook" w:hAnsi="Century Schoolbook"/>
          <w:sz w:val="22"/>
          <w:szCs w:val="22"/>
        </w:rPr>
        <w:t xml:space="preserve">  Award(s) packets will not be accepted in separate parts.</w:t>
      </w:r>
    </w:p>
    <w:p w14:paraId="5F5017B7" w14:textId="77777777" w:rsidR="00E100EF" w:rsidRPr="00E100EF" w:rsidRDefault="00E100EF" w:rsidP="00E100EF">
      <w:pPr>
        <w:pStyle w:val="ListParagraph"/>
        <w:rPr>
          <w:rFonts w:ascii="Century Schoolbook" w:hAnsi="Century Schoolbook"/>
          <w:sz w:val="22"/>
          <w:szCs w:val="22"/>
        </w:rPr>
      </w:pPr>
    </w:p>
    <w:p w14:paraId="1EAAB16E" w14:textId="2FA2DCAD" w:rsidR="00E100EF" w:rsidRDefault="00E100EF" w:rsidP="00196B34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Submission deadline is </w:t>
      </w:r>
      <w:r w:rsidR="001E499A">
        <w:rPr>
          <w:rFonts w:ascii="Century Schoolbook" w:hAnsi="Century Schoolbook"/>
          <w:sz w:val="22"/>
          <w:szCs w:val="22"/>
        </w:rPr>
        <w:t>February 24</w:t>
      </w:r>
      <w:r w:rsidR="00C666C5">
        <w:rPr>
          <w:rFonts w:ascii="Century Schoolbook" w:hAnsi="Century Schoolbook"/>
          <w:sz w:val="22"/>
          <w:szCs w:val="22"/>
        </w:rPr>
        <w:t>,</w:t>
      </w:r>
      <w:r>
        <w:rPr>
          <w:rFonts w:ascii="Century Schoolbook" w:hAnsi="Century Schoolbook"/>
          <w:sz w:val="22"/>
          <w:szCs w:val="22"/>
        </w:rPr>
        <w:t xml:space="preserve"> 20</w:t>
      </w:r>
      <w:r w:rsidR="009A1BE9">
        <w:rPr>
          <w:rFonts w:ascii="Century Schoolbook" w:hAnsi="Century Schoolbook"/>
          <w:sz w:val="22"/>
          <w:szCs w:val="22"/>
        </w:rPr>
        <w:t>2</w:t>
      </w:r>
      <w:r w:rsidR="001E499A">
        <w:rPr>
          <w:rFonts w:ascii="Century Schoolbook" w:hAnsi="Century Schoolbook"/>
          <w:sz w:val="22"/>
          <w:szCs w:val="22"/>
        </w:rPr>
        <w:t>4</w:t>
      </w:r>
      <w:r w:rsidRPr="00196B34">
        <w:rPr>
          <w:rFonts w:ascii="Century Schoolbook" w:hAnsi="Century Schoolbook"/>
          <w:sz w:val="22"/>
          <w:szCs w:val="22"/>
        </w:rPr>
        <w:t>.</w:t>
      </w:r>
    </w:p>
    <w:p w14:paraId="15659CA9" w14:textId="77777777" w:rsidR="00196B34" w:rsidRPr="00196B34" w:rsidRDefault="00196B34" w:rsidP="00196B34">
      <w:pPr>
        <w:pStyle w:val="ListParagraph"/>
        <w:rPr>
          <w:rFonts w:ascii="Century Schoolbook" w:hAnsi="Century Schoolbook"/>
          <w:sz w:val="22"/>
          <w:szCs w:val="22"/>
        </w:rPr>
      </w:pPr>
    </w:p>
    <w:p w14:paraId="7637AEBF" w14:textId="122FE0EF" w:rsidR="00196B34" w:rsidRPr="00196B34" w:rsidRDefault="00196B34" w:rsidP="00196B34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 w:rsidRPr="00196B34">
        <w:rPr>
          <w:rFonts w:ascii="Century Schoolbook" w:hAnsi="Century Schoolbook"/>
          <w:b/>
          <w:sz w:val="22"/>
          <w:szCs w:val="22"/>
        </w:rPr>
        <w:t>Information in sections 1,2 and 3 should cover achievements since 20</w:t>
      </w:r>
      <w:r w:rsidR="001E499A">
        <w:rPr>
          <w:rFonts w:ascii="Century Schoolbook" w:hAnsi="Century Schoolbook"/>
          <w:b/>
          <w:sz w:val="22"/>
          <w:szCs w:val="22"/>
        </w:rPr>
        <w:t>20</w:t>
      </w:r>
      <w:r w:rsidRPr="00196B34">
        <w:rPr>
          <w:rFonts w:ascii="Century Schoolbook" w:hAnsi="Century Schoolbook"/>
          <w:b/>
          <w:sz w:val="22"/>
          <w:szCs w:val="22"/>
        </w:rPr>
        <w:t>.</w:t>
      </w:r>
    </w:p>
    <w:p w14:paraId="5137CDCC" w14:textId="77777777" w:rsidR="00E100EF" w:rsidRPr="00E100EF" w:rsidRDefault="00E100EF" w:rsidP="00E100EF">
      <w:pPr>
        <w:pStyle w:val="ListParagraph"/>
        <w:rPr>
          <w:rFonts w:ascii="Century Schoolbook" w:hAnsi="Century Schoolbook"/>
          <w:sz w:val="22"/>
          <w:szCs w:val="22"/>
        </w:rPr>
      </w:pPr>
    </w:p>
    <w:p w14:paraId="64DEE10D" w14:textId="77777777" w:rsidR="00196B34" w:rsidRDefault="00E100EF" w:rsidP="00196B34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All sponsoring chapters must have completed Guide Right certification.</w:t>
      </w:r>
      <w:r w:rsidR="00196B34" w:rsidRPr="00196B34">
        <w:rPr>
          <w:rFonts w:ascii="Century Schoolbook" w:hAnsi="Century Schoolbook"/>
          <w:sz w:val="22"/>
          <w:szCs w:val="22"/>
        </w:rPr>
        <w:t xml:space="preserve"> </w:t>
      </w:r>
    </w:p>
    <w:p w14:paraId="556C96AC" w14:textId="77777777" w:rsidR="00196B34" w:rsidRPr="00196B34" w:rsidRDefault="00196B34" w:rsidP="00196B34">
      <w:pPr>
        <w:pStyle w:val="ListParagraph"/>
        <w:rPr>
          <w:rFonts w:ascii="Century Schoolbook" w:hAnsi="Century Schoolbook"/>
          <w:sz w:val="22"/>
          <w:szCs w:val="22"/>
        </w:rPr>
      </w:pPr>
    </w:p>
    <w:p w14:paraId="41DD345A" w14:textId="77777777" w:rsidR="00196B34" w:rsidRDefault="00196B34" w:rsidP="00196B34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 w:rsidRPr="00196B34">
        <w:rPr>
          <w:rFonts w:ascii="Century Schoolbook" w:hAnsi="Century Schoolbook"/>
          <w:sz w:val="22"/>
          <w:szCs w:val="22"/>
        </w:rPr>
        <w:t>Po</w:t>
      </w:r>
      <w:r>
        <w:rPr>
          <w:rFonts w:ascii="Century Schoolbook" w:hAnsi="Century Schoolbook"/>
          <w:sz w:val="22"/>
          <w:szCs w:val="22"/>
        </w:rPr>
        <w:t>ints will be deducted from Career Profile</w:t>
      </w:r>
      <w:r w:rsidRPr="00196B34">
        <w:rPr>
          <w:rFonts w:ascii="Century Schoolbook" w:hAnsi="Century Schoolbook"/>
          <w:sz w:val="22"/>
          <w:szCs w:val="22"/>
        </w:rPr>
        <w:t xml:space="preserve"> for spelling or grammatical errors.</w:t>
      </w:r>
    </w:p>
    <w:p w14:paraId="5E2E41CD" w14:textId="77777777" w:rsidR="00ED6F53" w:rsidRPr="00ED6F53" w:rsidRDefault="00ED6F53" w:rsidP="00ED6F53">
      <w:pPr>
        <w:pStyle w:val="ListParagraph"/>
        <w:rPr>
          <w:rFonts w:ascii="Century Schoolbook" w:hAnsi="Century Schoolbook"/>
          <w:sz w:val="22"/>
          <w:szCs w:val="22"/>
        </w:rPr>
      </w:pPr>
    </w:p>
    <w:p w14:paraId="2F9F3EE6" w14:textId="77777777" w:rsidR="00ED6F53" w:rsidRDefault="00ED6F53" w:rsidP="00196B34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 w:rsidRPr="00ED6F53">
        <w:rPr>
          <w:rFonts w:ascii="Century Schoolbook" w:hAnsi="Century Schoolbook"/>
          <w:b/>
          <w:sz w:val="22"/>
          <w:szCs w:val="22"/>
        </w:rPr>
        <w:t>Submit a 60 second or less video with a (1)personal introduction, (2) motivational statement, (3)what that statement means to you and (4) brief statement of what you plan to achieve in the future</w:t>
      </w:r>
      <w:r>
        <w:rPr>
          <w:rFonts w:ascii="Century Schoolbook" w:hAnsi="Century Schoolbook"/>
          <w:sz w:val="22"/>
          <w:szCs w:val="22"/>
        </w:rPr>
        <w:t>.</w:t>
      </w:r>
    </w:p>
    <w:p w14:paraId="0B3CC6D7" w14:textId="77777777" w:rsidR="00ED1727" w:rsidRPr="00ED1727" w:rsidRDefault="00ED1727" w:rsidP="00ED1727">
      <w:pPr>
        <w:pStyle w:val="ListParagraph"/>
        <w:rPr>
          <w:rFonts w:ascii="Century Schoolbook" w:hAnsi="Century Schoolbook"/>
          <w:sz w:val="22"/>
          <w:szCs w:val="22"/>
        </w:rPr>
      </w:pPr>
    </w:p>
    <w:p w14:paraId="35A4CBF2" w14:textId="77777777" w:rsidR="00ED1727" w:rsidRPr="00196B34" w:rsidRDefault="00ED1727" w:rsidP="00196B34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Talent judging will take into consideration stage presence, skillfulness and execution and overall presentation.</w:t>
      </w:r>
    </w:p>
    <w:p w14:paraId="0E30D257" w14:textId="77777777" w:rsidR="00C376C2" w:rsidRPr="00C376C2" w:rsidRDefault="00C376C2" w:rsidP="00C376C2">
      <w:pPr>
        <w:pStyle w:val="ListParagraph"/>
        <w:rPr>
          <w:rFonts w:ascii="Century Schoolbook" w:hAnsi="Century Schoolbook"/>
          <w:sz w:val="22"/>
          <w:szCs w:val="22"/>
        </w:rPr>
      </w:pPr>
    </w:p>
    <w:p w14:paraId="02021BC4" w14:textId="77777777" w:rsidR="00C376C2" w:rsidRPr="00C376C2" w:rsidRDefault="00C376C2" w:rsidP="00245AE0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 w:rsidRPr="00C376C2">
        <w:rPr>
          <w:rFonts w:ascii="Century Schoolbook" w:hAnsi="Century Schoolbook"/>
          <w:b/>
          <w:sz w:val="22"/>
          <w:szCs w:val="22"/>
        </w:rPr>
        <w:t xml:space="preserve">All submissions must be </w:t>
      </w:r>
      <w:r w:rsidR="00C666C5">
        <w:rPr>
          <w:rFonts w:ascii="Century Schoolbook" w:hAnsi="Century Schoolbook"/>
          <w:b/>
          <w:sz w:val="22"/>
          <w:szCs w:val="22"/>
        </w:rPr>
        <w:t>emailed to nepguideright@gmail.com</w:t>
      </w:r>
      <w:r w:rsidR="00AE3A1C">
        <w:rPr>
          <w:rFonts w:ascii="Century Schoolbook" w:hAnsi="Century Schoolbook"/>
          <w:b/>
          <w:sz w:val="22"/>
          <w:szCs w:val="22"/>
        </w:rPr>
        <w:t>.</w:t>
      </w:r>
    </w:p>
    <w:p w14:paraId="25EFDE9C" w14:textId="77777777" w:rsidR="00712F61" w:rsidRDefault="00712F61" w:rsidP="00245AE0">
      <w:pPr>
        <w:jc w:val="both"/>
        <w:rPr>
          <w:rFonts w:ascii="Century Schoolbook" w:hAnsi="Century Schoolbook"/>
          <w:sz w:val="22"/>
          <w:szCs w:val="22"/>
        </w:rPr>
      </w:pPr>
    </w:p>
    <w:p w14:paraId="7E3BC72F" w14:textId="77777777" w:rsidR="00245AE0" w:rsidRPr="00712F61" w:rsidRDefault="00245AE0" w:rsidP="00712F61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 w:rsidRPr="00712F61">
        <w:rPr>
          <w:rFonts w:ascii="Century Schoolbook" w:hAnsi="Century Schoolbook"/>
          <w:sz w:val="22"/>
          <w:szCs w:val="22"/>
        </w:rPr>
        <w:t xml:space="preserve">The </w:t>
      </w:r>
      <w:r w:rsidR="009E39DE">
        <w:rPr>
          <w:rFonts w:ascii="Century Schoolbook" w:hAnsi="Century Schoolbook"/>
          <w:sz w:val="22"/>
          <w:szCs w:val="22"/>
        </w:rPr>
        <w:t>Student of the Year Pageant</w:t>
      </w:r>
      <w:r w:rsidRPr="00712F61">
        <w:rPr>
          <w:rFonts w:ascii="Century Schoolbook" w:hAnsi="Century Schoolbook"/>
          <w:sz w:val="22"/>
          <w:szCs w:val="22"/>
        </w:rPr>
        <w:t xml:space="preserve"> award will be presented based on point accumulation in the following categories:</w:t>
      </w:r>
    </w:p>
    <w:p w14:paraId="565555FA" w14:textId="77777777" w:rsidR="00245AE0" w:rsidRPr="00F82DB2" w:rsidRDefault="00245AE0" w:rsidP="00F82DB2">
      <w:pPr>
        <w:rPr>
          <w:rFonts w:ascii="Century Schoolbook" w:hAnsi="Century Schoolbook"/>
          <w:sz w:val="22"/>
          <w:szCs w:val="22"/>
        </w:rPr>
      </w:pPr>
    </w:p>
    <w:p w14:paraId="22D0340F" w14:textId="77777777" w:rsidR="00F82DB2" w:rsidRPr="00F82DB2" w:rsidRDefault="00F82DB2" w:rsidP="00F82DB2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F82DB2">
        <w:rPr>
          <w:rFonts w:ascii="Century Schoolbook" w:hAnsi="Century Schoolbook"/>
          <w:sz w:val="22"/>
          <w:szCs w:val="22"/>
        </w:rPr>
        <w:t xml:space="preserve">GPA </w:t>
      </w:r>
      <w:r>
        <w:rPr>
          <w:rFonts w:ascii="Century Schoolbook" w:hAnsi="Century Schoolbook"/>
          <w:sz w:val="22"/>
          <w:szCs w:val="22"/>
        </w:rPr>
        <w:t xml:space="preserve">– </w:t>
      </w:r>
      <w:r w:rsidRPr="00F82DB2">
        <w:rPr>
          <w:rFonts w:ascii="Century Schoolbook" w:hAnsi="Century Schoolbook"/>
          <w:sz w:val="22"/>
          <w:szCs w:val="22"/>
        </w:rPr>
        <w:t>20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F82DB2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F82DB2">
        <w:rPr>
          <w:rFonts w:ascii="Century Schoolbook" w:hAnsi="Century Schoolbook"/>
          <w:sz w:val="22"/>
          <w:szCs w:val="22"/>
        </w:rPr>
        <w:t>ts</w:t>
      </w:r>
    </w:p>
    <w:p w14:paraId="2869EDEE" w14:textId="77777777" w:rsidR="00F82DB2" w:rsidRDefault="00F82DB2" w:rsidP="009A1BE9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F82DB2">
        <w:rPr>
          <w:rFonts w:ascii="Century Schoolbook" w:hAnsi="Century Schoolbook"/>
          <w:sz w:val="22"/>
          <w:szCs w:val="22"/>
        </w:rPr>
        <w:t xml:space="preserve">Extracurricular Activities – </w:t>
      </w:r>
      <w:r w:rsidR="009A1BE9">
        <w:rPr>
          <w:rFonts w:ascii="Century Schoolbook" w:hAnsi="Century Schoolbook"/>
          <w:sz w:val="22"/>
          <w:szCs w:val="22"/>
        </w:rPr>
        <w:t>3</w:t>
      </w:r>
      <w:r w:rsidRPr="00F82DB2">
        <w:rPr>
          <w:rFonts w:ascii="Century Schoolbook" w:hAnsi="Century Schoolbook"/>
          <w:sz w:val="22"/>
          <w:szCs w:val="22"/>
        </w:rPr>
        <w:t>0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F82DB2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F82DB2">
        <w:rPr>
          <w:rFonts w:ascii="Century Schoolbook" w:hAnsi="Century Schoolbook"/>
          <w:sz w:val="22"/>
          <w:szCs w:val="22"/>
        </w:rPr>
        <w:t xml:space="preserve">ts </w:t>
      </w:r>
    </w:p>
    <w:p w14:paraId="02D98C12" w14:textId="77777777" w:rsidR="009A1BE9" w:rsidRPr="009A1BE9" w:rsidRDefault="009A1BE9" w:rsidP="009A1BE9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Guide Right Involvement – </w:t>
      </w:r>
      <w:r w:rsidR="00AE3A1C">
        <w:rPr>
          <w:rFonts w:ascii="Century Schoolbook" w:hAnsi="Century Schoolbook"/>
          <w:sz w:val="22"/>
          <w:szCs w:val="22"/>
        </w:rPr>
        <w:t>5</w:t>
      </w:r>
      <w:r>
        <w:rPr>
          <w:rFonts w:ascii="Century Schoolbook" w:hAnsi="Century Schoolbook"/>
          <w:sz w:val="22"/>
          <w:szCs w:val="22"/>
        </w:rPr>
        <w:t xml:space="preserve"> points</w:t>
      </w:r>
    </w:p>
    <w:p w14:paraId="6EDF4263" w14:textId="77777777" w:rsidR="00F82DB2" w:rsidRPr="00F82DB2" w:rsidRDefault="009A1BE9" w:rsidP="00F82DB2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Career Profile</w:t>
      </w:r>
      <w:r w:rsidR="00F82DB2" w:rsidRPr="00F82DB2">
        <w:rPr>
          <w:rFonts w:ascii="Century Schoolbook" w:hAnsi="Century Schoolbook"/>
          <w:sz w:val="22"/>
          <w:szCs w:val="22"/>
        </w:rPr>
        <w:t xml:space="preserve"> – 1</w:t>
      </w:r>
      <w:r>
        <w:rPr>
          <w:rFonts w:ascii="Century Schoolbook" w:hAnsi="Century Schoolbook"/>
          <w:sz w:val="22"/>
          <w:szCs w:val="22"/>
        </w:rPr>
        <w:t>0</w:t>
      </w:r>
      <w:r w:rsidR="00F82DB2">
        <w:rPr>
          <w:rFonts w:ascii="Century Schoolbook" w:hAnsi="Century Schoolbook"/>
          <w:sz w:val="22"/>
          <w:szCs w:val="22"/>
        </w:rPr>
        <w:t xml:space="preserve"> </w:t>
      </w:r>
      <w:r w:rsidR="00F82DB2" w:rsidRPr="00F82DB2">
        <w:rPr>
          <w:rFonts w:ascii="Century Schoolbook" w:hAnsi="Century Schoolbook"/>
          <w:sz w:val="22"/>
          <w:szCs w:val="22"/>
        </w:rPr>
        <w:t>p</w:t>
      </w:r>
      <w:r w:rsidR="00F82DB2">
        <w:rPr>
          <w:rFonts w:ascii="Century Schoolbook" w:hAnsi="Century Schoolbook"/>
          <w:sz w:val="22"/>
          <w:szCs w:val="22"/>
        </w:rPr>
        <w:t>oin</w:t>
      </w:r>
      <w:r w:rsidR="00F82DB2" w:rsidRPr="00F82DB2">
        <w:rPr>
          <w:rFonts w:ascii="Century Schoolbook" w:hAnsi="Century Schoolbook"/>
          <w:sz w:val="22"/>
          <w:szCs w:val="22"/>
        </w:rPr>
        <w:t>ts</w:t>
      </w:r>
    </w:p>
    <w:p w14:paraId="0602C47C" w14:textId="77777777" w:rsidR="00F82DB2" w:rsidRPr="00F82DB2" w:rsidRDefault="00F82DB2" w:rsidP="00F82DB2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F82DB2">
        <w:rPr>
          <w:rFonts w:ascii="Century Schoolbook" w:hAnsi="Century Schoolbook"/>
          <w:sz w:val="22"/>
          <w:szCs w:val="22"/>
        </w:rPr>
        <w:t>Interview – 10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F82DB2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F82DB2">
        <w:rPr>
          <w:rFonts w:ascii="Century Schoolbook" w:hAnsi="Century Schoolbook"/>
          <w:sz w:val="22"/>
          <w:szCs w:val="22"/>
        </w:rPr>
        <w:t>ts</w:t>
      </w:r>
    </w:p>
    <w:p w14:paraId="33387E79" w14:textId="77777777" w:rsidR="00F82DB2" w:rsidRPr="00F82DB2" w:rsidRDefault="00F82DB2" w:rsidP="00F82DB2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F82DB2">
        <w:rPr>
          <w:rFonts w:ascii="Century Schoolbook" w:hAnsi="Century Schoolbook"/>
          <w:sz w:val="22"/>
          <w:szCs w:val="22"/>
        </w:rPr>
        <w:t>Talent -15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F82DB2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F82DB2">
        <w:rPr>
          <w:rFonts w:ascii="Century Schoolbook" w:hAnsi="Century Schoolbook"/>
          <w:sz w:val="22"/>
          <w:szCs w:val="22"/>
        </w:rPr>
        <w:t>ts</w:t>
      </w:r>
    </w:p>
    <w:p w14:paraId="1958AEFE" w14:textId="77777777" w:rsidR="00ED6F53" w:rsidRPr="00712F61" w:rsidRDefault="00F82DB2" w:rsidP="00F82DB2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F82DB2">
        <w:rPr>
          <w:rFonts w:ascii="Century Schoolbook" w:hAnsi="Century Schoolbook"/>
          <w:sz w:val="22"/>
          <w:szCs w:val="22"/>
        </w:rPr>
        <w:t xml:space="preserve">Video introduction – </w:t>
      </w:r>
      <w:r w:rsidR="00AE3A1C">
        <w:rPr>
          <w:rFonts w:ascii="Century Schoolbook" w:hAnsi="Century Schoolbook"/>
          <w:sz w:val="22"/>
          <w:szCs w:val="22"/>
        </w:rPr>
        <w:t>10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F82DB2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F82DB2">
        <w:rPr>
          <w:rFonts w:ascii="Century Schoolbook" w:hAnsi="Century Schoolbook"/>
          <w:sz w:val="22"/>
          <w:szCs w:val="22"/>
        </w:rPr>
        <w:t>ts</w:t>
      </w:r>
    </w:p>
    <w:p w14:paraId="7A3E013D" w14:textId="77777777" w:rsidR="00245AE0" w:rsidRPr="00712F61" w:rsidRDefault="00245AE0" w:rsidP="00712F61">
      <w:pPr>
        <w:rPr>
          <w:rFonts w:ascii="Century Schoolbook" w:hAnsi="Century Schoolbook"/>
          <w:sz w:val="22"/>
          <w:szCs w:val="22"/>
        </w:rPr>
      </w:pPr>
    </w:p>
    <w:p w14:paraId="37C27F7D" w14:textId="77777777" w:rsidR="00712F61" w:rsidRDefault="00712F61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3BA1C1D7" w14:textId="77777777" w:rsidR="00356BD0" w:rsidRDefault="00356BD0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4796305E" w14:textId="77777777" w:rsidR="00460522" w:rsidRDefault="00460522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67CA6920" w14:textId="77777777" w:rsidR="00460522" w:rsidRDefault="00460522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5B2FEECE" w14:textId="77777777" w:rsidR="00460522" w:rsidRDefault="00460522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58E92A2E" w14:textId="77777777" w:rsidR="00460522" w:rsidRDefault="00460522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0403FC48" w14:textId="77777777" w:rsidR="00C666C5" w:rsidRDefault="00C666C5" w:rsidP="00C666C5">
      <w:pPr>
        <w:rPr>
          <w:rFonts w:ascii="Century Schoolbook" w:hAnsi="Century Schoolbook"/>
          <w:sz w:val="22"/>
          <w:szCs w:val="22"/>
        </w:rPr>
      </w:pPr>
    </w:p>
    <w:p w14:paraId="27F21A45" w14:textId="77777777" w:rsidR="00B804AA" w:rsidRPr="00260C23" w:rsidRDefault="00981BD1" w:rsidP="00260C23">
      <w:pPr>
        <w:pStyle w:val="Heading1"/>
        <w:rPr>
          <w:b w:val="0"/>
          <w:u w:val="singl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7A90CC" wp14:editId="4611BEF2">
                <wp:simplePos x="0" y="0"/>
                <wp:positionH relativeFrom="column">
                  <wp:posOffset>934147</wp:posOffset>
                </wp:positionH>
                <wp:positionV relativeFrom="paragraph">
                  <wp:posOffset>109561</wp:posOffset>
                </wp:positionV>
                <wp:extent cx="4852670" cy="98488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852670" cy="984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BC98B" w14:textId="77777777" w:rsidR="00FA0796" w:rsidRPr="00C666C5" w:rsidRDefault="00FA0796" w:rsidP="00FA0796">
                            <w:pPr>
                              <w:jc w:val="center"/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</w:pPr>
                            <w:r w:rsidRPr="00C666C5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Student of the Year Pageant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D3AC0F" id="Text Box 5" o:spid="_x0000_s1030" type="#_x0000_t202" style="position:absolute;margin-left:73.55pt;margin-top:8.65pt;width:382.1pt;height:77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" filled="f" stroked="f">
                <v:path arrowok="t"/>
                <v:textbox style="mso-fit-shape-to-text:t">
                  <w:txbxContent>
                    <w:p w14:paraId="69234C63" w14:textId="77777777" w:rsidR="00FA0796" w:rsidRPr="00C666C5" w:rsidRDefault="00FA0796" w:rsidP="00FA0796">
                      <w:pPr>
                        <w:jc w:val="center"/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</w:pPr>
                      <w:r w:rsidRPr="00C666C5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Student of the Year Pageant Application</w:t>
                      </w:r>
                    </w:p>
                  </w:txbxContent>
                </v:textbox>
              </v:shape>
            </w:pict>
          </mc:Fallback>
        </mc:AlternateContent>
      </w:r>
      <w:r w:rsidR="00FA0796"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</w:rPr>
        <w:t xml:space="preserve"> </w:t>
      </w:r>
      <w:r w:rsidR="00FA0796">
        <w:rPr>
          <w:noProof/>
        </w:rPr>
        <w:drawing>
          <wp:inline distT="0" distB="0" distL="0" distR="0" wp14:anchorId="31D725C7" wp14:editId="25D1114C">
            <wp:extent cx="903248" cy="910250"/>
            <wp:effectExtent l="0" t="0" r="0" b="0"/>
            <wp:docPr id="1" name="Picture 1" descr="C:\Users\LODGE\Desktop\CO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ODGE\Desktop\CO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134" cy="91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prstShdw prst="shdw13" dist="53882" dir="13500000">
                        <a:srgbClr val="808080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inline>
        </w:drawing>
      </w:r>
      <w:r w:rsidR="00FA0796">
        <w:rPr>
          <w:rFonts w:ascii="Copperplate Gothic Light" w:hAnsi="Copperplate Gothic Light"/>
        </w:rPr>
        <w:t xml:space="preserve">   </w:t>
      </w:r>
    </w:p>
    <w:p w14:paraId="0DE680D1" w14:textId="77777777" w:rsidR="00B804AA" w:rsidRDefault="00B804AA" w:rsidP="007C5806"/>
    <w:tbl>
      <w:tblPr>
        <w:tblW w:w="108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653"/>
        <w:gridCol w:w="1677"/>
        <w:gridCol w:w="2160"/>
        <w:gridCol w:w="1800"/>
      </w:tblGrid>
      <w:tr w:rsidR="00712F61" w:rsidRPr="00BD62D6" w14:paraId="1A2188C8" w14:textId="77777777" w:rsidTr="00E24137">
        <w:trPr>
          <w:trHeight w:val="422"/>
        </w:trPr>
        <w:tc>
          <w:tcPr>
            <w:tcW w:w="10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EE88ACB" w14:textId="77777777" w:rsidR="00712F61" w:rsidRPr="00BD62D6" w:rsidRDefault="00B804AA">
            <w:pPr>
              <w:pStyle w:val="Default"/>
              <w:spacing w:line="276" w:lineRule="auto"/>
              <w:jc w:val="center"/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</w:pPr>
            <w:r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  <w:t>Student of the Year</w:t>
            </w:r>
            <w:r w:rsidR="00F57B13"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  <w:t xml:space="preserve"> Rubric</w:t>
            </w:r>
          </w:p>
        </w:tc>
      </w:tr>
      <w:tr w:rsidR="00C55E7F" w:rsidRPr="00BD62D6" w14:paraId="625B2232" w14:textId="77777777" w:rsidTr="00E24137">
        <w:trPr>
          <w:trHeight w:val="23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13891DE0" w14:textId="77777777" w:rsidR="00712F61" w:rsidRPr="00BD62D6" w:rsidRDefault="00712F6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  <w:r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CATEGORY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0E4BDD37" w14:textId="77777777" w:rsidR="00712F61" w:rsidRPr="00BD62D6" w:rsidRDefault="00BD62D6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INSTRUCTIONS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0F723B5C" w14:textId="77777777" w:rsidR="00712F61" w:rsidRPr="00BD62D6" w:rsidRDefault="00712F61" w:rsidP="00E100EF">
            <w:pPr>
              <w:pStyle w:val="Default"/>
              <w:spacing w:line="276" w:lineRule="auto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2C5BEAA0" w14:textId="77777777" w:rsidR="00712F61" w:rsidRPr="00BD62D6" w:rsidRDefault="00712F61" w:rsidP="00E100EF">
            <w:pPr>
              <w:pStyle w:val="Default"/>
              <w:spacing w:line="276" w:lineRule="auto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5D44CA6C" w14:textId="77777777" w:rsidR="00712F61" w:rsidRPr="00BD62D6" w:rsidRDefault="00712F6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33168A52" w14:textId="77777777" w:rsidR="00BD62D6" w:rsidRDefault="00BD62D6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TOTAL POINTS</w:t>
            </w:r>
          </w:p>
          <w:p w14:paraId="02C533A6" w14:textId="77777777" w:rsidR="00712F61" w:rsidRPr="00BD62D6" w:rsidRDefault="00712F61" w:rsidP="00E100EF">
            <w:pPr>
              <w:pStyle w:val="Default"/>
              <w:spacing w:line="276" w:lineRule="auto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</w:tr>
      <w:tr w:rsidR="00C55E7F" w:rsidRPr="00BD62D6" w14:paraId="3546A99C" w14:textId="77777777" w:rsidTr="00E24137">
        <w:trPr>
          <w:trHeight w:val="686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5D3BCF87" w14:textId="77777777" w:rsidR="00712F61" w:rsidRPr="00BD62D6" w:rsidRDefault="00712F6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5"/>
                <w:szCs w:val="15"/>
              </w:rPr>
            </w:pPr>
            <w:r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 xml:space="preserve">Grade Point Average </w:t>
            </w:r>
            <w:r w:rsidR="00FE5E4C"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on 4.0 scale</w:t>
            </w:r>
          </w:p>
          <w:p w14:paraId="5A954615" w14:textId="77777777" w:rsidR="00712F61" w:rsidRPr="00BD62D6" w:rsidRDefault="00712F6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/>
                <w:color w:val="F2F2F2" w:themeColor="background1" w:themeShade="F2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2BAE7DE1" w14:textId="77777777" w:rsidR="00712F61" w:rsidRPr="00BD62D6" w:rsidRDefault="00E100EF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="Century Schoolbook" w:hAnsi="Century Schoolbook" w:cs="Verdana"/>
                <w:sz w:val="16"/>
                <w:szCs w:val="16"/>
              </w:rPr>
              <w:t>pt</w:t>
            </w:r>
            <w:proofErr w:type="spellEnd"/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per tenth of a GPA point between 2.</w:t>
            </w:r>
            <w:r w:rsidR="00F82DB2">
              <w:rPr>
                <w:rFonts w:ascii="Century Schoolbook" w:hAnsi="Century Schoolbook" w:cs="Verdana"/>
                <w:sz w:val="16"/>
                <w:szCs w:val="16"/>
              </w:rPr>
              <w:t>1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-4.0 (max </w:t>
            </w:r>
            <w:r w:rsidR="00F82DB2">
              <w:rPr>
                <w:rFonts w:ascii="Century Schoolbook" w:hAnsi="Century Schoolbook" w:cs="Verdana"/>
                <w:sz w:val="16"/>
                <w:szCs w:val="16"/>
              </w:rPr>
              <w:t>20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E9F1" w14:textId="77777777" w:rsidR="00712F61" w:rsidRPr="00BD62D6" w:rsidRDefault="00712F6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AE26" w14:textId="77777777" w:rsidR="00712F61" w:rsidRPr="00BD62D6" w:rsidRDefault="00712F6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BB5A" w14:textId="77777777" w:rsidR="00712F61" w:rsidRPr="00BD62D6" w:rsidRDefault="00712F6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37A" w14:textId="77777777" w:rsidR="00712F61" w:rsidRPr="00BD62D6" w:rsidRDefault="00E100EF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 </w:t>
            </w:r>
            <w:r w:rsidR="00F82DB2">
              <w:rPr>
                <w:rFonts w:ascii="Century Schoolbook" w:hAnsi="Century Schoolbook" w:cs="Verdana"/>
                <w:sz w:val="16"/>
                <w:szCs w:val="16"/>
              </w:rPr>
              <w:t>20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tr w:rsidR="00C55E7F" w:rsidRPr="00BD62D6" w14:paraId="1DC0858C" w14:textId="77777777" w:rsidTr="00E24137">
        <w:trPr>
          <w:trHeight w:val="436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72E59ACA" w14:textId="77777777" w:rsidR="00712F61" w:rsidRDefault="00F82DB2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Extracurricular Activities</w:t>
            </w:r>
          </w:p>
          <w:p w14:paraId="6D701E68" w14:textId="77777777" w:rsidR="00464CBD" w:rsidRPr="00BD62D6" w:rsidRDefault="00464CBD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(see section 1</w:t>
            </w:r>
            <w:r w:rsidR="009A1BE9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 xml:space="preserve"> &amp; 2</w:t>
            </w: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014B72B2" w14:textId="77777777" w:rsidR="00712F61" w:rsidRPr="00BD62D6" w:rsidRDefault="00E24137" w:rsidP="00E24137">
            <w:pPr>
              <w:pStyle w:val="Default"/>
              <w:rPr>
                <w:rFonts w:ascii="Century Schoolbook" w:hAnsi="Century Schoolbook" w:cs="Verdana"/>
                <w:sz w:val="16"/>
                <w:szCs w:val="16"/>
              </w:rPr>
            </w:pPr>
            <w:r w:rsidRPr="00E24137">
              <w:rPr>
                <w:rFonts w:ascii="Century Schoolbook" w:hAnsi="Century Schoolbook" w:cs="Verdana"/>
                <w:sz w:val="16"/>
                <w:szCs w:val="16"/>
              </w:rPr>
              <w:t xml:space="preserve">1pt each activity/year; 1 </w:t>
            </w:r>
            <w:proofErr w:type="spellStart"/>
            <w:r w:rsidRPr="00E24137">
              <w:rPr>
                <w:rFonts w:ascii="Century Schoolbook" w:hAnsi="Century Schoolbook" w:cs="Verdana"/>
                <w:sz w:val="16"/>
                <w:szCs w:val="16"/>
              </w:rPr>
              <w:t>pt</w:t>
            </w:r>
            <w:proofErr w:type="spellEnd"/>
            <w:r w:rsidRPr="00E24137">
              <w:rPr>
                <w:rFonts w:ascii="Century Schoolbook" w:hAnsi="Century Schoolbook" w:cs="Verdana"/>
                <w:sz w:val="16"/>
                <w:szCs w:val="16"/>
              </w:rPr>
              <w:t xml:space="preserve"> per leadership position per year; 1 </w:t>
            </w:r>
            <w:proofErr w:type="spellStart"/>
            <w:r w:rsidRPr="00E24137">
              <w:rPr>
                <w:rFonts w:ascii="Century Schoolbook" w:hAnsi="Century Schoolbook" w:cs="Verdana"/>
                <w:sz w:val="16"/>
                <w:szCs w:val="16"/>
              </w:rPr>
              <w:t>pt</w:t>
            </w:r>
            <w:proofErr w:type="spellEnd"/>
            <w:r w:rsidRPr="00E24137">
              <w:rPr>
                <w:rFonts w:ascii="Century Schoolbook" w:hAnsi="Century Schoolbook" w:cs="Verdana"/>
                <w:sz w:val="16"/>
                <w:szCs w:val="16"/>
              </w:rPr>
              <w:t xml:space="preserve"> per honor/award; 3pts per executive leadership position per year)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D454" w14:textId="77777777" w:rsidR="00712F61" w:rsidRPr="00BD62D6" w:rsidRDefault="00712F6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872A" w14:textId="77777777" w:rsidR="00712F61" w:rsidRPr="00BD62D6" w:rsidRDefault="00712F6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23BC" w14:textId="77777777" w:rsidR="00712F61" w:rsidRPr="00BD62D6" w:rsidRDefault="00712F6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B617" w14:textId="77777777" w:rsidR="00712F61" w:rsidRPr="00BD62D6" w:rsidRDefault="00196B34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 </w:t>
            </w:r>
            <w:r w:rsidR="009A1BE9">
              <w:rPr>
                <w:rFonts w:ascii="Century Schoolbook" w:hAnsi="Century Schoolbook" w:cs="Verdana"/>
                <w:sz w:val="16"/>
                <w:szCs w:val="16"/>
              </w:rPr>
              <w:t>3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>0 pts</w:t>
            </w:r>
          </w:p>
        </w:tc>
      </w:tr>
      <w:tr w:rsidR="00E24137" w:rsidRPr="00BD62D6" w14:paraId="6254C8CB" w14:textId="77777777" w:rsidTr="00E24137">
        <w:trPr>
          <w:trHeight w:val="29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7DD002A1" w14:textId="77777777" w:rsidR="00E24137" w:rsidRDefault="00E24137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 xml:space="preserve">Guide Right </w:t>
            </w:r>
            <w:r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Involvement</w:t>
            </w:r>
          </w:p>
          <w:p w14:paraId="3001D23A" w14:textId="77777777" w:rsidR="00E24137" w:rsidRPr="00BD62D6" w:rsidRDefault="00E24137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(see section 3)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50EAB8BC" w14:textId="77777777" w:rsidR="00E24137" w:rsidRDefault="00E24137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 w:rsidRPr="00196B34">
              <w:rPr>
                <w:rFonts w:ascii="Century Schoolbook" w:eastAsia="Times New Roman" w:hAnsi="Century Schoolbook" w:cs="Verdana"/>
                <w:color w:val="auto"/>
                <w:sz w:val="16"/>
                <w:szCs w:val="16"/>
              </w:rPr>
              <w:t xml:space="preserve"> </w:t>
            </w:r>
            <w:r w:rsidRPr="00196B34">
              <w:rPr>
                <w:rFonts w:ascii="Century Schoolbook" w:hAnsi="Century Schoolbook" w:cs="Verdana"/>
                <w:sz w:val="16"/>
                <w:szCs w:val="16"/>
              </w:rPr>
              <w:t xml:space="preserve">Add one point for each </w:t>
            </w:r>
            <w:r w:rsidR="00145704">
              <w:rPr>
                <w:rFonts w:ascii="Century Schoolbook" w:hAnsi="Century Schoolbook" w:cs="Verdana"/>
                <w:sz w:val="16"/>
                <w:szCs w:val="16"/>
              </w:rPr>
              <w:t>year in Guide Right.</w:t>
            </w:r>
          </w:p>
          <w:p w14:paraId="57BDF0F1" w14:textId="77777777" w:rsidR="00E24137" w:rsidRPr="00BD62D6" w:rsidRDefault="00E24137">
            <w:pPr>
              <w:pStyle w:val="Default"/>
              <w:spacing w:line="276" w:lineRule="auto"/>
              <w:rPr>
                <w:rFonts w:ascii="Century Schoolbook" w:hAnsi="Century Schoolbook" w:cs="Verdana"/>
                <w:i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(max: </w:t>
            </w:r>
            <w:r w:rsidR="00145704">
              <w:rPr>
                <w:rFonts w:ascii="Century Schoolbook" w:hAnsi="Century Schoolbook" w:cs="Verdana"/>
                <w:sz w:val="16"/>
                <w:szCs w:val="16"/>
              </w:rPr>
              <w:t>5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points)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35ED" w14:textId="77777777" w:rsidR="00E24137" w:rsidRPr="00BD62D6" w:rsidRDefault="00E24137" w:rsidP="00BD62D6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9FE8" w14:textId="77777777" w:rsidR="00E24137" w:rsidRPr="00BD62D6" w:rsidRDefault="00E24137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 w:rsidRPr="00BD62D6">
              <w:rPr>
                <w:rFonts w:ascii="Century Schoolbook" w:hAnsi="Century Schoolbook" w:cs="Verdana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8D2D" w14:textId="77777777" w:rsidR="00E24137" w:rsidRPr="00BD62D6" w:rsidRDefault="00E24137" w:rsidP="004C7459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E7F7" w14:textId="77777777" w:rsidR="00E24137" w:rsidRPr="00BD62D6" w:rsidRDefault="00E24137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 </w:t>
            </w:r>
            <w:r w:rsidR="00145704">
              <w:rPr>
                <w:rFonts w:ascii="Century Schoolbook" w:hAnsi="Century Schoolbook" w:cs="Verdana"/>
                <w:sz w:val="16"/>
                <w:szCs w:val="16"/>
              </w:rPr>
              <w:t>5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tr w:rsidR="00E24137" w:rsidRPr="00BD62D6" w14:paraId="0711A103" w14:textId="77777777" w:rsidTr="00E24137">
        <w:trPr>
          <w:trHeight w:val="97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69A7FA52" w14:textId="77777777" w:rsidR="00E24137" w:rsidRDefault="00E24137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Career Profile/Personal Statement</w:t>
            </w:r>
          </w:p>
          <w:p w14:paraId="6C3B0F2D" w14:textId="77777777" w:rsidR="00E24137" w:rsidRPr="00BD62D6" w:rsidRDefault="00E24137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(see section 4)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30C22710" w14:textId="77777777" w:rsidR="00E24137" w:rsidRPr="00BD62D6" w:rsidRDefault="00E24137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Max 10 pts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5214" w14:textId="77777777" w:rsidR="00E24137" w:rsidRPr="00BD62D6" w:rsidRDefault="00E24137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84C2" w14:textId="77777777" w:rsidR="00E24137" w:rsidRPr="00BD62D6" w:rsidRDefault="00E24137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E8DC" w14:textId="77777777" w:rsidR="00E24137" w:rsidRPr="00BD62D6" w:rsidRDefault="00E24137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065B" w14:textId="77777777" w:rsidR="00E24137" w:rsidRPr="00BD62D6" w:rsidRDefault="00E24137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Max 10 pts</w:t>
            </w:r>
          </w:p>
        </w:tc>
      </w:tr>
    </w:tbl>
    <w:p w14:paraId="4A5A9C4C" w14:textId="77777777" w:rsidR="00275AE7" w:rsidRDefault="00275AE7" w:rsidP="007C5806">
      <w:pPr>
        <w:rPr>
          <w:rFonts w:ascii="Century Schoolbook" w:hAnsi="Century Schoolbook"/>
        </w:rPr>
      </w:pPr>
    </w:p>
    <w:tbl>
      <w:tblPr>
        <w:tblW w:w="108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653"/>
        <w:gridCol w:w="1677"/>
        <w:gridCol w:w="2160"/>
        <w:gridCol w:w="1800"/>
      </w:tblGrid>
      <w:tr w:rsidR="00275AE7" w:rsidRPr="00BD62D6" w14:paraId="3741E754" w14:textId="77777777" w:rsidTr="000C1415">
        <w:trPr>
          <w:trHeight w:val="422"/>
        </w:trPr>
        <w:tc>
          <w:tcPr>
            <w:tcW w:w="10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12AEFE5" w14:textId="77777777" w:rsidR="00275AE7" w:rsidRPr="00BD62D6" w:rsidRDefault="00C95EDA" w:rsidP="000C1415">
            <w:pPr>
              <w:pStyle w:val="Default"/>
              <w:spacing w:line="276" w:lineRule="auto"/>
              <w:jc w:val="center"/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</w:pPr>
            <w:r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  <w:t xml:space="preserve">Student of the Year </w:t>
            </w:r>
            <w:r w:rsidR="00F57B13"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  <w:t xml:space="preserve">Rubric </w:t>
            </w:r>
            <w:r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  <w:t>(Talent/Interview)</w:t>
            </w:r>
          </w:p>
        </w:tc>
      </w:tr>
      <w:tr w:rsidR="00275AE7" w:rsidRPr="00BD62D6" w14:paraId="41755EF8" w14:textId="77777777" w:rsidTr="000C1415">
        <w:trPr>
          <w:trHeight w:val="23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765451C3" w14:textId="77777777" w:rsidR="00275AE7" w:rsidRPr="00BD62D6" w:rsidRDefault="00275AE7" w:rsidP="000C1415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  <w:r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CATEGORY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1BD19449" w14:textId="77777777" w:rsidR="00275AE7" w:rsidRPr="00BD62D6" w:rsidRDefault="00275AE7" w:rsidP="000C1415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INSTRUCTIONS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52328478" w14:textId="77777777" w:rsidR="00275AE7" w:rsidRPr="00BD62D6" w:rsidRDefault="00275AE7" w:rsidP="00ED1727">
            <w:pPr>
              <w:pStyle w:val="Default"/>
              <w:spacing w:line="276" w:lineRule="auto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7710C229" w14:textId="77777777" w:rsidR="00275AE7" w:rsidRPr="00BD62D6" w:rsidRDefault="00275AE7" w:rsidP="00ED1727">
            <w:pPr>
              <w:pStyle w:val="Default"/>
              <w:spacing w:line="276" w:lineRule="auto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58F5A58A" w14:textId="77777777" w:rsidR="00275AE7" w:rsidRPr="00BD62D6" w:rsidRDefault="00275AE7" w:rsidP="00ED1727">
            <w:pPr>
              <w:pStyle w:val="Default"/>
              <w:spacing w:line="276" w:lineRule="auto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62DC88B4" w14:textId="77777777" w:rsidR="00275AE7" w:rsidRPr="00ED1727" w:rsidRDefault="00275AE7" w:rsidP="00ED1727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TOTAL POINT</w:t>
            </w:r>
          </w:p>
        </w:tc>
      </w:tr>
      <w:tr w:rsidR="00275AE7" w:rsidRPr="00BD62D6" w14:paraId="528A7291" w14:textId="77777777" w:rsidTr="001837F5">
        <w:trPr>
          <w:trHeight w:val="15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4EC93A6B" w14:textId="77777777" w:rsidR="00275AE7" w:rsidRPr="00BD62D6" w:rsidRDefault="00C95EDA" w:rsidP="000C1415">
            <w:pPr>
              <w:pStyle w:val="Default"/>
              <w:spacing w:line="276" w:lineRule="auto"/>
              <w:jc w:val="center"/>
              <w:rPr>
                <w:rFonts w:ascii="Century Schoolbook" w:hAnsi="Century Schoolbook"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Interview (Awareness)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18D2EB0C" w14:textId="77777777" w:rsidR="00275AE7" w:rsidRPr="00BD62D6" w:rsidRDefault="00D344B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1 Point will be subtracted for every minute competitor is late to the interview</w:t>
            </w:r>
            <w:r w:rsidR="00196B34">
              <w:rPr>
                <w:rFonts w:ascii="Century Schoolbook" w:hAnsi="Century Schoolbook" w:cs="Verdana"/>
                <w:sz w:val="16"/>
                <w:szCs w:val="16"/>
              </w:rPr>
              <w:t>.  (max 15 pts)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EC78" w14:textId="77777777" w:rsidR="00275AE7" w:rsidRPr="00BD62D6" w:rsidRDefault="00275AE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B1E1" w14:textId="77777777" w:rsidR="00275AE7" w:rsidRPr="00BD62D6" w:rsidRDefault="00275AE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C900" w14:textId="77777777" w:rsidR="00275AE7" w:rsidRPr="00BD62D6" w:rsidRDefault="00275AE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CAAE" w14:textId="77777777" w:rsidR="00275AE7" w:rsidRPr="00BD62D6" w:rsidRDefault="00196B34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Max 1</w:t>
            </w:r>
            <w:r w:rsidR="00460522">
              <w:rPr>
                <w:rFonts w:ascii="Century Schoolbook" w:hAnsi="Century Schoolbook" w:cs="Verdana"/>
                <w:sz w:val="16"/>
                <w:szCs w:val="16"/>
              </w:rPr>
              <w:t>0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tr w:rsidR="00275AE7" w:rsidRPr="00BD62D6" w14:paraId="5F489A2D" w14:textId="77777777" w:rsidTr="001837F5">
        <w:trPr>
          <w:trHeight w:val="153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2459FA2C" w14:textId="77777777" w:rsidR="00275AE7" w:rsidRPr="00460522" w:rsidRDefault="00460522" w:rsidP="00460522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color w:val="F2F2F2" w:themeColor="background1" w:themeShade="F2"/>
                <w:sz w:val="16"/>
                <w:szCs w:val="16"/>
              </w:rPr>
            </w:pPr>
            <w:r w:rsidRPr="00460522">
              <w:rPr>
                <w:rFonts w:ascii="Century Schoolbook" w:hAnsi="Century Schoolbook" w:cs="Verdana"/>
                <w:b/>
                <w:color w:val="F2F2F2" w:themeColor="background1" w:themeShade="F2"/>
                <w:sz w:val="16"/>
                <w:szCs w:val="16"/>
              </w:rPr>
              <w:t>Video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2ADF2721" w14:textId="77777777" w:rsidR="00275AE7" w:rsidRPr="00BD62D6" w:rsidRDefault="00460522" w:rsidP="00C95EDA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Video to must include: </w:t>
            </w:r>
            <w:r w:rsidRPr="00460522">
              <w:rPr>
                <w:rFonts w:ascii="Century Schoolbook" w:hAnsi="Century Schoolbook" w:cs="Verdana"/>
                <w:sz w:val="16"/>
                <w:szCs w:val="16"/>
              </w:rPr>
              <w:t>(</w:t>
            </w:r>
            <w:r w:rsidR="00C666C5" w:rsidRPr="00460522">
              <w:rPr>
                <w:rFonts w:ascii="Century Schoolbook" w:hAnsi="Century Schoolbook" w:cs="Verdana"/>
                <w:sz w:val="16"/>
                <w:szCs w:val="16"/>
              </w:rPr>
              <w:t>1) personal</w:t>
            </w:r>
            <w:r w:rsidRPr="00460522">
              <w:rPr>
                <w:rFonts w:ascii="Century Schoolbook" w:hAnsi="Century Schoolbook" w:cs="Verdana"/>
                <w:sz w:val="16"/>
                <w:szCs w:val="16"/>
              </w:rPr>
              <w:t xml:space="preserve"> introduction, (2) motivational statement, (</w:t>
            </w:r>
            <w:proofErr w:type="gramStart"/>
            <w:r w:rsidRPr="00460522">
              <w:rPr>
                <w:rFonts w:ascii="Century Schoolbook" w:hAnsi="Century Schoolbook" w:cs="Verdana"/>
                <w:sz w:val="16"/>
                <w:szCs w:val="16"/>
              </w:rPr>
              <w:t>3)what</w:t>
            </w:r>
            <w:proofErr w:type="gramEnd"/>
            <w:r w:rsidRPr="00460522">
              <w:rPr>
                <w:rFonts w:ascii="Century Schoolbook" w:hAnsi="Century Schoolbook" w:cs="Verdana"/>
                <w:sz w:val="16"/>
                <w:szCs w:val="16"/>
              </w:rPr>
              <w:t xml:space="preserve"> that statement means to you and (4) brief statement of what you plan to achieve in the future.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(Max </w:t>
            </w:r>
            <w:r w:rsidR="00145704">
              <w:rPr>
                <w:rFonts w:ascii="Century Schoolbook" w:hAnsi="Century Schoolbook" w:cs="Verdana"/>
                <w:sz w:val="16"/>
                <w:szCs w:val="16"/>
              </w:rPr>
              <w:t>10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D8DB" w14:textId="77777777" w:rsidR="00275AE7" w:rsidRPr="00BD62D6" w:rsidRDefault="00275AE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286C" w14:textId="77777777" w:rsidR="00275AE7" w:rsidRPr="00736F45" w:rsidRDefault="00736F45" w:rsidP="001837F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690F" w14:textId="77777777" w:rsidR="00275AE7" w:rsidRPr="00736F45" w:rsidRDefault="00275AE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5CA3" w14:textId="77777777" w:rsidR="00275AE7" w:rsidRPr="00BD62D6" w:rsidRDefault="00460522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 </w:t>
            </w:r>
            <w:r w:rsidR="00145704">
              <w:rPr>
                <w:rFonts w:ascii="Century Schoolbook" w:hAnsi="Century Schoolbook" w:cs="Verdana"/>
                <w:sz w:val="16"/>
                <w:szCs w:val="16"/>
              </w:rPr>
              <w:t>10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tr w:rsidR="00275AE7" w:rsidRPr="00BD62D6" w14:paraId="0D74C475" w14:textId="77777777" w:rsidTr="00B804AA">
        <w:trPr>
          <w:trHeight w:val="132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</w:tcPr>
          <w:p w14:paraId="7F4F9CB1" w14:textId="77777777" w:rsidR="00275AE7" w:rsidRPr="001837F5" w:rsidRDefault="001837F5" w:rsidP="000C1415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color w:val="F2F2F2" w:themeColor="background1" w:themeShade="F2"/>
                <w:sz w:val="16"/>
                <w:szCs w:val="16"/>
              </w:rPr>
              <w:t>Talent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C3B252B" w14:textId="77777777" w:rsidR="00275AE7" w:rsidRPr="00BD62D6" w:rsidRDefault="00D344B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i/>
                <w:sz w:val="16"/>
                <w:szCs w:val="16"/>
              </w:rPr>
            </w:pPr>
            <w:r w:rsidRPr="000D14DA">
              <w:rPr>
                <w:rFonts w:ascii="Century Schoolbook" w:hAnsi="Century Schoolbook" w:cs="Verdana"/>
                <w:sz w:val="16"/>
                <w:szCs w:val="16"/>
              </w:rPr>
              <w:t xml:space="preserve"> Limit 4 minutes.  Subtract 1 point for every 30 seconds over.</w:t>
            </w:r>
            <w:r w:rsidR="00ED1727">
              <w:rPr>
                <w:rFonts w:ascii="Century Schoolbook" w:hAnsi="Century Schoolbook" w:cs="Verdana"/>
                <w:sz w:val="16"/>
                <w:szCs w:val="16"/>
              </w:rPr>
              <w:t xml:space="preserve"> (max 15 pts)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A7A1" w14:textId="77777777" w:rsidR="00275AE7" w:rsidRPr="00BD62D6" w:rsidRDefault="00275AE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B07E" w14:textId="77777777" w:rsidR="00275AE7" w:rsidRPr="00BD62D6" w:rsidRDefault="00275AE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A5EB" w14:textId="77777777" w:rsidR="00275AE7" w:rsidRPr="00BD62D6" w:rsidRDefault="00275AE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018A" w14:textId="77777777" w:rsidR="00275AE7" w:rsidRPr="00BD62D6" w:rsidRDefault="00ED1727" w:rsidP="000C141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Max 15 pts</w:t>
            </w:r>
          </w:p>
        </w:tc>
      </w:tr>
    </w:tbl>
    <w:p w14:paraId="53A16E41" w14:textId="77777777" w:rsidR="00275AE7" w:rsidRPr="00BD62D6" w:rsidRDefault="00275AE7" w:rsidP="007C5806">
      <w:pPr>
        <w:rPr>
          <w:rFonts w:ascii="Century Schoolbook" w:hAnsi="Century Schoolbook"/>
        </w:rPr>
      </w:pPr>
    </w:p>
    <w:sectPr w:rsidR="00275AE7" w:rsidRPr="00BD62D6" w:rsidSect="005F1B7F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C6346" w14:textId="77777777" w:rsidR="005F1B7F" w:rsidRDefault="005F1B7F" w:rsidP="00F62921">
      <w:r>
        <w:separator/>
      </w:r>
    </w:p>
  </w:endnote>
  <w:endnote w:type="continuationSeparator" w:id="0">
    <w:p w14:paraId="02B796BA" w14:textId="77777777" w:rsidR="005F1B7F" w:rsidRDefault="005F1B7F" w:rsidP="00F62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pperplate Gothic Light">
    <w:altName w:val="Copperplate Gothic Light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2823" w14:textId="77777777" w:rsidR="005F1B7F" w:rsidRDefault="005F1B7F" w:rsidP="00F62921">
      <w:r>
        <w:separator/>
      </w:r>
    </w:p>
  </w:footnote>
  <w:footnote w:type="continuationSeparator" w:id="0">
    <w:p w14:paraId="222A51FA" w14:textId="77777777" w:rsidR="005F1B7F" w:rsidRDefault="005F1B7F" w:rsidP="00F62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971A1"/>
    <w:multiLevelType w:val="hybridMultilevel"/>
    <w:tmpl w:val="E08E4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45340"/>
    <w:multiLevelType w:val="hybridMultilevel"/>
    <w:tmpl w:val="26669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F5F2B"/>
    <w:multiLevelType w:val="hybridMultilevel"/>
    <w:tmpl w:val="912604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E630F"/>
    <w:multiLevelType w:val="hybridMultilevel"/>
    <w:tmpl w:val="10D63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272FC1"/>
    <w:multiLevelType w:val="hybridMultilevel"/>
    <w:tmpl w:val="3498007E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9950950"/>
    <w:multiLevelType w:val="hybridMultilevel"/>
    <w:tmpl w:val="087AA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429160">
    <w:abstractNumId w:val="4"/>
  </w:num>
  <w:num w:numId="2" w16cid:durableId="149489007">
    <w:abstractNumId w:val="2"/>
  </w:num>
  <w:num w:numId="3" w16cid:durableId="372462494">
    <w:abstractNumId w:val="5"/>
  </w:num>
  <w:num w:numId="4" w16cid:durableId="1195845732">
    <w:abstractNumId w:val="0"/>
  </w:num>
  <w:num w:numId="5" w16cid:durableId="1738936604">
    <w:abstractNumId w:val="3"/>
  </w:num>
  <w:num w:numId="6" w16cid:durableId="2084838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60B"/>
    <w:rsid w:val="00004FAF"/>
    <w:rsid w:val="00047126"/>
    <w:rsid w:val="00055D56"/>
    <w:rsid w:val="00092BD9"/>
    <w:rsid w:val="00116382"/>
    <w:rsid w:val="00145704"/>
    <w:rsid w:val="00176C59"/>
    <w:rsid w:val="001837F5"/>
    <w:rsid w:val="00196B34"/>
    <w:rsid w:val="00197FE3"/>
    <w:rsid w:val="001A275C"/>
    <w:rsid w:val="001C0CC9"/>
    <w:rsid w:val="001E499A"/>
    <w:rsid w:val="00245AE0"/>
    <w:rsid w:val="00260C23"/>
    <w:rsid w:val="002733D8"/>
    <w:rsid w:val="00275AE7"/>
    <w:rsid w:val="002B658A"/>
    <w:rsid w:val="002B7D41"/>
    <w:rsid w:val="002E0B4B"/>
    <w:rsid w:val="00322A72"/>
    <w:rsid w:val="00356BD0"/>
    <w:rsid w:val="00381BA5"/>
    <w:rsid w:val="003A5111"/>
    <w:rsid w:val="003D26DE"/>
    <w:rsid w:val="003E27D9"/>
    <w:rsid w:val="003E555D"/>
    <w:rsid w:val="004400B7"/>
    <w:rsid w:val="00460522"/>
    <w:rsid w:val="00464CBD"/>
    <w:rsid w:val="004956A0"/>
    <w:rsid w:val="004C5565"/>
    <w:rsid w:val="004C7459"/>
    <w:rsid w:val="004E6D40"/>
    <w:rsid w:val="0050706D"/>
    <w:rsid w:val="005320F3"/>
    <w:rsid w:val="005A2D83"/>
    <w:rsid w:val="005F1B7F"/>
    <w:rsid w:val="006502A4"/>
    <w:rsid w:val="00670BC1"/>
    <w:rsid w:val="00696CEB"/>
    <w:rsid w:val="006B7947"/>
    <w:rsid w:val="00703675"/>
    <w:rsid w:val="00712F61"/>
    <w:rsid w:val="00736F45"/>
    <w:rsid w:val="007645D2"/>
    <w:rsid w:val="007A2F3F"/>
    <w:rsid w:val="007B3C3D"/>
    <w:rsid w:val="007C5806"/>
    <w:rsid w:val="008D0133"/>
    <w:rsid w:val="008E06DF"/>
    <w:rsid w:val="008F27A2"/>
    <w:rsid w:val="009052D8"/>
    <w:rsid w:val="00981BD1"/>
    <w:rsid w:val="009827F8"/>
    <w:rsid w:val="00983C6B"/>
    <w:rsid w:val="00993B1C"/>
    <w:rsid w:val="009A1BE9"/>
    <w:rsid w:val="009D4A7B"/>
    <w:rsid w:val="009E39DE"/>
    <w:rsid w:val="00A26AD2"/>
    <w:rsid w:val="00A606B4"/>
    <w:rsid w:val="00A956D6"/>
    <w:rsid w:val="00AA1F0C"/>
    <w:rsid w:val="00AE3A1C"/>
    <w:rsid w:val="00B63AC2"/>
    <w:rsid w:val="00B804AA"/>
    <w:rsid w:val="00B8060B"/>
    <w:rsid w:val="00B85E4A"/>
    <w:rsid w:val="00BD62D6"/>
    <w:rsid w:val="00BE103E"/>
    <w:rsid w:val="00BE6B0B"/>
    <w:rsid w:val="00C0469C"/>
    <w:rsid w:val="00C157F0"/>
    <w:rsid w:val="00C376C2"/>
    <w:rsid w:val="00C45430"/>
    <w:rsid w:val="00C54544"/>
    <w:rsid w:val="00C55E7F"/>
    <w:rsid w:val="00C666C5"/>
    <w:rsid w:val="00C80882"/>
    <w:rsid w:val="00C81CC7"/>
    <w:rsid w:val="00C95EDA"/>
    <w:rsid w:val="00CA206C"/>
    <w:rsid w:val="00D344B7"/>
    <w:rsid w:val="00D3744E"/>
    <w:rsid w:val="00DB3B34"/>
    <w:rsid w:val="00DB5100"/>
    <w:rsid w:val="00DE4D3C"/>
    <w:rsid w:val="00E100EF"/>
    <w:rsid w:val="00E11BE6"/>
    <w:rsid w:val="00E23C6D"/>
    <w:rsid w:val="00E24137"/>
    <w:rsid w:val="00E45C88"/>
    <w:rsid w:val="00E83BA0"/>
    <w:rsid w:val="00EA0423"/>
    <w:rsid w:val="00EC6253"/>
    <w:rsid w:val="00ED1727"/>
    <w:rsid w:val="00ED6F53"/>
    <w:rsid w:val="00EE10D0"/>
    <w:rsid w:val="00EE19F4"/>
    <w:rsid w:val="00F01FDA"/>
    <w:rsid w:val="00F24361"/>
    <w:rsid w:val="00F42ADE"/>
    <w:rsid w:val="00F57B13"/>
    <w:rsid w:val="00F6114E"/>
    <w:rsid w:val="00F62921"/>
    <w:rsid w:val="00F82DB2"/>
    <w:rsid w:val="00F92907"/>
    <w:rsid w:val="00F966E0"/>
    <w:rsid w:val="00FA079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25E036"/>
  <w15:docId w15:val="{1A2BA656-DD13-4CFE-A497-D1538FAC8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06D"/>
    <w:rPr>
      <w:sz w:val="24"/>
      <w:szCs w:val="24"/>
    </w:rPr>
  </w:style>
  <w:style w:type="paragraph" w:styleId="Heading1">
    <w:name w:val="heading 1"/>
    <w:basedOn w:val="Normal"/>
    <w:next w:val="Normal"/>
    <w:qFormat/>
    <w:rsid w:val="00C80882"/>
    <w:pPr>
      <w:keepNext/>
      <w:pBdr>
        <w:bottom w:val="single" w:sz="8" w:space="1" w:color="632423" w:themeColor="accent2" w:themeShade="80"/>
      </w:pBdr>
      <w:spacing w:before="240" w:after="60"/>
      <w:outlineLvl w:val="0"/>
    </w:pPr>
    <w:rPr>
      <w:rFonts w:ascii="Tahoma" w:hAnsi="Tahoma" w:cs="Arial"/>
      <w:b/>
      <w:bCs/>
      <w:color w:val="632423" w:themeColor="accent2" w:themeShade="80"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50706D"/>
    <w:pPr>
      <w:keepNext/>
      <w:spacing w:before="60" w:after="60"/>
      <w:outlineLvl w:val="1"/>
    </w:pPr>
    <w:rPr>
      <w:rFonts w:ascii="Tahoma" w:hAnsi="Tahoma" w:cs="Arial"/>
      <w:b/>
      <w:bCs/>
      <w:iCs/>
      <w:color w:val="78916E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0706D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rsid w:val="0050706D"/>
    <w:pPr>
      <w:spacing w:before="40" w:after="40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6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8060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2F61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12F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29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292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29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29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
<Relationships xmlns="http://schemas.openxmlformats.org/package/2006/relationships"><Relationship Id="rId1" Type="http://schemas.openxmlformats.org/officeDocument/2006/relationships/attachedTemplate" Target="about:blank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C:\Users\LODGE\AppData\Roaming\Microsoft\Templates\Volunteer application.dot</Template>
  <TotalTime>2</TotalTime>
  <Pages>6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LODGE</dc:creator>
  <cp:lastModifiedBy>Kevin Boston-Hill</cp:lastModifiedBy>
  <cp:revision>2</cp:revision>
  <cp:lastPrinted>2012-12-31T12:32:00Z</cp:lastPrinted>
  <dcterms:created xsi:type="dcterms:W3CDTF">2024-01-09T03:17:00Z</dcterms:created>
  <dcterms:modified xsi:type="dcterms:W3CDTF">2024-01-09T03:17:00Z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TC010196511033</vt:lpwstr>
  </property>
</Properties>
</file>